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291" w:type="dxa"/>
        <w:tblLook w:val="04A0" w:firstRow="1" w:lastRow="0" w:firstColumn="1" w:lastColumn="0" w:noHBand="0" w:noVBand="1"/>
      </w:tblPr>
      <w:tblGrid>
        <w:gridCol w:w="6912"/>
        <w:gridCol w:w="3827"/>
        <w:gridCol w:w="3552"/>
      </w:tblGrid>
      <w:tr w:rsidR="0004771D" w:rsidRPr="00B431ED" w14:paraId="2492AA65" w14:textId="77777777" w:rsidTr="0004771D">
        <w:tc>
          <w:tcPr>
            <w:tcW w:w="6912" w:type="dxa"/>
            <w:shd w:val="clear" w:color="auto" w:fill="auto"/>
          </w:tcPr>
          <w:p w14:paraId="18182284" w14:textId="77777777" w:rsidR="0004771D" w:rsidRPr="00B431ED" w:rsidRDefault="0004771D" w:rsidP="0004771D">
            <w:pPr>
              <w:pStyle w:val="Styl"/>
              <w:spacing w:before="60" w:line="360" w:lineRule="auto"/>
              <w:rPr>
                <w:b/>
                <w:bCs/>
                <w:color w:val="000004"/>
                <w:sz w:val="16"/>
                <w:szCs w:val="16"/>
                <w:u w:val="single"/>
                <w:lang w:bidi="he-IL"/>
              </w:rPr>
            </w:pPr>
            <w:r w:rsidRPr="00B431ED">
              <w:rPr>
                <w:color w:val="000003"/>
                <w:sz w:val="16"/>
                <w:szCs w:val="16"/>
                <w:lang w:bidi="he-IL"/>
              </w:rPr>
              <w:t>P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>O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LA J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>A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SN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 xml:space="preserve">E 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WYP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>EŁ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NIA W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>Ł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AŚ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>C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I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>C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IEL NI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>E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R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>UC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HO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>M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O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>ŚC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I K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>OMPU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T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>E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R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>OW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 xml:space="preserve">O 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 xml:space="preserve">LUB 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R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>ĘCZN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I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 xml:space="preserve">E, 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D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>U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Ż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>YM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I</w:t>
            </w:r>
            <w:r w:rsidRPr="00B431ED">
              <w:rPr>
                <w:color w:val="363638"/>
                <w:sz w:val="16"/>
                <w:szCs w:val="16"/>
                <w:lang w:bidi="he-IL"/>
              </w:rPr>
              <w:t>,</w:t>
            </w:r>
            <w:r>
              <w:rPr>
                <w:b/>
                <w:bCs/>
                <w:color w:val="000004"/>
                <w:sz w:val="16"/>
                <w:szCs w:val="16"/>
                <w:lang w:bidi="he-IL"/>
              </w:rPr>
              <w:t xml:space="preserve"> 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DR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>U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KOWA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>NY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MI LIT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>E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RA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>M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I</w:t>
            </w:r>
            <w:r w:rsidRPr="00B431ED">
              <w:rPr>
                <w:color w:val="363638"/>
                <w:sz w:val="16"/>
                <w:szCs w:val="16"/>
                <w:lang w:bidi="he-IL"/>
              </w:rPr>
              <w:t xml:space="preserve">, 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>C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ZAR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>N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Y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>M LUB N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I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>E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BI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 xml:space="preserve">ESKIM 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K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>O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LOR</w:t>
            </w:r>
            <w:r w:rsidRPr="00B431ED">
              <w:rPr>
                <w:color w:val="121115"/>
                <w:sz w:val="16"/>
                <w:szCs w:val="16"/>
                <w:lang w:bidi="he-IL"/>
              </w:rPr>
              <w:t>E</w:t>
            </w:r>
            <w:r w:rsidRPr="00B431ED">
              <w:rPr>
                <w:color w:val="000003"/>
                <w:sz w:val="16"/>
                <w:szCs w:val="16"/>
                <w:lang w:bidi="he-IL"/>
              </w:rPr>
              <w:t>M</w:t>
            </w:r>
          </w:p>
        </w:tc>
        <w:tc>
          <w:tcPr>
            <w:tcW w:w="3827" w:type="dxa"/>
          </w:tcPr>
          <w:p w14:paraId="30F18894" w14:textId="71599850" w:rsidR="00A63E30" w:rsidRPr="00A63E30" w:rsidRDefault="00A63E30" w:rsidP="00A63E30">
            <w:pPr>
              <w:pStyle w:val="Styl"/>
              <w:rPr>
                <w:color w:val="000003"/>
                <w:sz w:val="18"/>
                <w:szCs w:val="18"/>
                <w:lang w:bidi="he-IL"/>
              </w:rPr>
            </w:pPr>
            <w:r w:rsidRPr="00A63E30">
              <w:rPr>
                <w:color w:val="121115"/>
                <w:sz w:val="18"/>
                <w:szCs w:val="18"/>
                <w:lang w:bidi="he-IL"/>
              </w:rPr>
              <w:t>Z</w:t>
            </w:r>
            <w:r w:rsidRPr="00A63E30">
              <w:rPr>
                <w:color w:val="000003"/>
                <w:sz w:val="18"/>
                <w:szCs w:val="18"/>
                <w:lang w:bidi="he-IL"/>
              </w:rPr>
              <w:t xml:space="preserve">ałącznik nr 1 do uchwały Nr </w:t>
            </w:r>
            <w:r w:rsidR="00BC12B2">
              <w:rPr>
                <w:color w:val="000003"/>
                <w:sz w:val="18"/>
                <w:szCs w:val="18"/>
                <w:lang w:bidi="he-IL"/>
              </w:rPr>
              <w:t>XV/135/20</w:t>
            </w:r>
          </w:p>
          <w:p w14:paraId="3D1171DA" w14:textId="77777777" w:rsidR="00A63E30" w:rsidRPr="00A63E30" w:rsidRDefault="00A63E30" w:rsidP="00A63E30">
            <w:pPr>
              <w:pStyle w:val="Styl"/>
              <w:rPr>
                <w:color w:val="121115"/>
                <w:sz w:val="18"/>
                <w:szCs w:val="18"/>
                <w:lang w:bidi="he-IL"/>
              </w:rPr>
            </w:pPr>
            <w:r w:rsidRPr="00A63E30">
              <w:rPr>
                <w:color w:val="000003"/>
                <w:sz w:val="18"/>
                <w:szCs w:val="18"/>
                <w:lang w:bidi="he-IL"/>
              </w:rPr>
              <w:t>Rady</w:t>
            </w:r>
            <w:r w:rsidRPr="00A63E30">
              <w:rPr>
                <w:color w:val="121115"/>
                <w:sz w:val="18"/>
                <w:szCs w:val="18"/>
                <w:lang w:bidi="he-IL"/>
              </w:rPr>
              <w:t xml:space="preserve"> Miejskiej w Czarnej Białostockiej </w:t>
            </w:r>
          </w:p>
          <w:p w14:paraId="61499B19" w14:textId="142AC311" w:rsidR="00A63E30" w:rsidRPr="00A63E30" w:rsidRDefault="00A63E30" w:rsidP="00A63E30">
            <w:pPr>
              <w:pStyle w:val="Styl"/>
              <w:rPr>
                <w:color w:val="000003"/>
                <w:sz w:val="20"/>
                <w:szCs w:val="20"/>
                <w:lang w:bidi="he-IL"/>
              </w:rPr>
            </w:pPr>
            <w:r w:rsidRPr="00A63E30">
              <w:rPr>
                <w:color w:val="121115"/>
                <w:sz w:val="18"/>
                <w:szCs w:val="18"/>
                <w:lang w:bidi="he-IL"/>
              </w:rPr>
              <w:t xml:space="preserve">z </w:t>
            </w:r>
            <w:r w:rsidRPr="00A63E30">
              <w:rPr>
                <w:color w:val="000003"/>
                <w:sz w:val="18"/>
                <w:szCs w:val="18"/>
                <w:lang w:bidi="he-IL"/>
              </w:rPr>
              <w:t>dni</w:t>
            </w:r>
            <w:r w:rsidRPr="00A63E30">
              <w:rPr>
                <w:color w:val="121115"/>
                <w:sz w:val="18"/>
                <w:szCs w:val="18"/>
                <w:lang w:bidi="he-IL"/>
              </w:rPr>
              <w:t>a 3</w:t>
            </w:r>
            <w:r w:rsidR="00BC12B2">
              <w:rPr>
                <w:color w:val="121115"/>
                <w:sz w:val="18"/>
                <w:szCs w:val="18"/>
                <w:lang w:bidi="he-IL"/>
              </w:rPr>
              <w:t>0</w:t>
            </w:r>
            <w:r w:rsidRPr="00A63E30">
              <w:rPr>
                <w:color w:val="121115"/>
                <w:sz w:val="18"/>
                <w:szCs w:val="18"/>
                <w:lang w:bidi="he-IL"/>
              </w:rPr>
              <w:t xml:space="preserve"> s</w:t>
            </w:r>
            <w:r w:rsidR="00BC12B2">
              <w:rPr>
                <w:color w:val="121115"/>
                <w:sz w:val="18"/>
                <w:szCs w:val="18"/>
                <w:lang w:bidi="he-IL"/>
              </w:rPr>
              <w:t>tycznia</w:t>
            </w:r>
            <w:r w:rsidRPr="00A63E30">
              <w:rPr>
                <w:color w:val="121115"/>
                <w:sz w:val="18"/>
                <w:szCs w:val="18"/>
                <w:lang w:bidi="he-IL"/>
              </w:rPr>
              <w:t xml:space="preserve"> 202</w:t>
            </w:r>
            <w:r w:rsidR="00BC12B2">
              <w:rPr>
                <w:color w:val="121115"/>
                <w:sz w:val="18"/>
                <w:szCs w:val="18"/>
                <w:lang w:bidi="he-IL"/>
              </w:rPr>
              <w:t>0</w:t>
            </w:r>
            <w:r w:rsidRPr="00A63E30">
              <w:rPr>
                <w:color w:val="121115"/>
                <w:sz w:val="20"/>
                <w:szCs w:val="20"/>
                <w:lang w:bidi="he-IL"/>
              </w:rPr>
              <w:t xml:space="preserve"> r.</w:t>
            </w:r>
          </w:p>
          <w:p w14:paraId="70F0CD8F" w14:textId="319CAF06" w:rsidR="0004771D" w:rsidRPr="00B431ED" w:rsidRDefault="0004771D" w:rsidP="00E83285">
            <w:pPr>
              <w:pStyle w:val="Styl"/>
              <w:rPr>
                <w:color w:val="000003"/>
                <w:sz w:val="16"/>
                <w:szCs w:val="16"/>
                <w:lang w:bidi="he-IL"/>
              </w:rPr>
            </w:pPr>
          </w:p>
        </w:tc>
        <w:tc>
          <w:tcPr>
            <w:tcW w:w="3552" w:type="dxa"/>
            <w:shd w:val="clear" w:color="auto" w:fill="auto"/>
          </w:tcPr>
          <w:p w14:paraId="610ADC36" w14:textId="77777777" w:rsidR="0004771D" w:rsidRDefault="0004771D" w:rsidP="0004771D">
            <w:pPr>
              <w:pStyle w:val="Styl"/>
              <w:spacing w:line="120" w:lineRule="auto"/>
              <w:rPr>
                <w:color w:val="121115"/>
                <w:sz w:val="20"/>
                <w:szCs w:val="20"/>
                <w:lang w:bidi="he-IL"/>
              </w:rPr>
            </w:pPr>
          </w:p>
          <w:p w14:paraId="78AEE7CB" w14:textId="77777777" w:rsidR="0004771D" w:rsidRDefault="0004771D" w:rsidP="0004771D">
            <w:pPr>
              <w:pStyle w:val="Styl"/>
              <w:spacing w:line="120" w:lineRule="auto"/>
              <w:rPr>
                <w:color w:val="121115"/>
                <w:sz w:val="20"/>
                <w:szCs w:val="20"/>
                <w:lang w:bidi="he-IL"/>
              </w:rPr>
            </w:pPr>
          </w:p>
          <w:p w14:paraId="68FF5154" w14:textId="77777777" w:rsidR="0004771D" w:rsidRDefault="0004771D" w:rsidP="0004771D">
            <w:pPr>
              <w:pStyle w:val="Styl"/>
              <w:spacing w:line="120" w:lineRule="auto"/>
              <w:rPr>
                <w:color w:val="121115"/>
                <w:sz w:val="20"/>
                <w:szCs w:val="20"/>
                <w:lang w:bidi="he-IL"/>
              </w:rPr>
            </w:pPr>
          </w:p>
          <w:p w14:paraId="25DFE3A7" w14:textId="77777777" w:rsidR="0004771D" w:rsidRDefault="0004771D" w:rsidP="0004771D">
            <w:pPr>
              <w:pStyle w:val="Styl"/>
              <w:spacing w:line="120" w:lineRule="auto"/>
              <w:rPr>
                <w:color w:val="121115"/>
                <w:sz w:val="20"/>
                <w:szCs w:val="20"/>
                <w:lang w:bidi="he-IL"/>
              </w:rPr>
            </w:pPr>
          </w:p>
          <w:p w14:paraId="192D32DF" w14:textId="77777777" w:rsidR="0004771D" w:rsidRDefault="0004771D" w:rsidP="0004771D">
            <w:pPr>
              <w:pStyle w:val="Styl"/>
              <w:spacing w:line="120" w:lineRule="auto"/>
              <w:rPr>
                <w:color w:val="121115"/>
                <w:sz w:val="20"/>
                <w:szCs w:val="20"/>
                <w:lang w:bidi="he-IL"/>
              </w:rPr>
            </w:pPr>
          </w:p>
          <w:p w14:paraId="76054723" w14:textId="77777777" w:rsidR="0004771D" w:rsidRDefault="0004771D" w:rsidP="0004771D">
            <w:pPr>
              <w:pStyle w:val="Styl"/>
              <w:spacing w:line="120" w:lineRule="auto"/>
              <w:rPr>
                <w:color w:val="121115"/>
                <w:sz w:val="20"/>
                <w:szCs w:val="20"/>
                <w:lang w:bidi="he-IL"/>
              </w:rPr>
            </w:pPr>
          </w:p>
          <w:p w14:paraId="4386F769" w14:textId="77777777" w:rsidR="0004771D" w:rsidRDefault="0004771D" w:rsidP="0004771D">
            <w:pPr>
              <w:pStyle w:val="Styl"/>
              <w:spacing w:line="120" w:lineRule="auto"/>
              <w:rPr>
                <w:color w:val="121115"/>
                <w:sz w:val="20"/>
                <w:szCs w:val="20"/>
                <w:lang w:bidi="he-IL"/>
              </w:rPr>
            </w:pPr>
          </w:p>
          <w:p w14:paraId="2BCE4DFD" w14:textId="77777777" w:rsidR="0004771D" w:rsidRPr="00B431ED" w:rsidRDefault="0004771D" w:rsidP="0004771D">
            <w:pPr>
              <w:pStyle w:val="Styl"/>
              <w:spacing w:line="120" w:lineRule="auto"/>
              <w:rPr>
                <w:color w:val="000003"/>
                <w:sz w:val="16"/>
                <w:szCs w:val="16"/>
                <w:lang w:bidi="he-IL"/>
              </w:rPr>
            </w:pPr>
          </w:p>
        </w:tc>
      </w:tr>
    </w:tbl>
    <w:p w14:paraId="299FA31C" w14:textId="77777777" w:rsidR="00F907AE" w:rsidRDefault="00F907AE" w:rsidP="00F907AE">
      <w:pPr>
        <w:pStyle w:val="Styl"/>
        <w:tabs>
          <w:tab w:val="left" w:pos="7142"/>
          <w:tab w:val="left" w:leader="dot" w:pos="9849"/>
        </w:tabs>
        <w:spacing w:line="249" w:lineRule="exact"/>
        <w:rPr>
          <w:color w:val="000003"/>
          <w:sz w:val="21"/>
          <w:szCs w:val="21"/>
          <w:lang w:bidi="he-IL"/>
        </w:rPr>
      </w:pPr>
      <w:r w:rsidRPr="00AE04AF">
        <w:rPr>
          <w:b/>
          <w:sz w:val="20"/>
          <w:szCs w:val="20"/>
          <w:lang w:bidi="he-IL"/>
        </w:rPr>
        <w:t>1.</w:t>
      </w:r>
      <w:r w:rsidR="008C2255">
        <w:rPr>
          <w:b/>
          <w:sz w:val="20"/>
          <w:szCs w:val="20"/>
          <w:lang w:bidi="he-IL"/>
        </w:rPr>
        <w:t xml:space="preserve"> </w:t>
      </w:r>
      <w:r w:rsidRPr="00AE04AF">
        <w:rPr>
          <w:b/>
          <w:sz w:val="20"/>
          <w:szCs w:val="20"/>
          <w:lang w:bidi="he-IL"/>
        </w:rPr>
        <w:t>PESEL / REGON</w:t>
      </w:r>
      <w:r w:rsidR="006635F5">
        <w:rPr>
          <w:sz w:val="21"/>
          <w:szCs w:val="21"/>
          <w:lang w:bidi="he-IL"/>
        </w:rPr>
        <w:t xml:space="preserve"> </w:t>
      </w:r>
    </w:p>
    <w:sdt>
      <w:sdtPr>
        <w:rPr>
          <w:sz w:val="21"/>
          <w:szCs w:val="21"/>
          <w:lang w:bidi="he-IL"/>
        </w:rPr>
        <w:alias w:val="WPISZ PESEL/REGON"/>
        <w:tag w:val="PESEL/REGON"/>
        <w:id w:val="212861594"/>
        <w:placeholder>
          <w:docPart w:val="3EB9938743324927AF7925674349FEFE"/>
        </w:placeholder>
      </w:sdtPr>
      <w:sdtContent>
        <w:p w14:paraId="6C412869" w14:textId="77777777" w:rsidR="009C3987" w:rsidRPr="00C041AB" w:rsidRDefault="000F57D6" w:rsidP="00C041AB">
          <w:pPr>
            <w:pStyle w:val="Styl"/>
            <w:rPr>
              <w:sz w:val="21"/>
              <w:szCs w:val="21"/>
              <w:lang w:bidi="he-IL"/>
            </w:rPr>
          </w:pPr>
          <w:r w:rsidRPr="004B6AA5">
            <w:rPr>
              <w:noProof/>
              <w:sz w:val="21"/>
              <w:szCs w:val="21"/>
            </w:rPr>
            <w:drawing>
              <wp:inline distT="0" distB="0" distL="0" distR="0" wp14:anchorId="783DDE0D" wp14:editId="478A0D6F">
                <wp:extent cx="2362200" cy="228600"/>
                <wp:effectExtent l="0" t="0" r="0" b="0"/>
                <wp:docPr id="14" name="Obraz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2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1AB829AD" w14:textId="77777777" w:rsidR="00AD76C0" w:rsidRDefault="00AD76C0" w:rsidP="00AD76C0">
      <w:pPr>
        <w:pStyle w:val="Styl"/>
        <w:rPr>
          <w:color w:val="121115"/>
          <w:sz w:val="10"/>
          <w:szCs w:val="10"/>
          <w:lang w:bidi="he-IL"/>
        </w:rPr>
      </w:pPr>
    </w:p>
    <w:p w14:paraId="26238A1F" w14:textId="77777777" w:rsidR="00F907AE" w:rsidRPr="006635F5" w:rsidRDefault="00F907AE" w:rsidP="00AD76C0">
      <w:pPr>
        <w:pStyle w:val="Styl"/>
        <w:jc w:val="center"/>
        <w:rPr>
          <w:rFonts w:ascii="Arial" w:hAnsi="Arial" w:cs="Arial"/>
          <w:b/>
          <w:color w:val="000003"/>
          <w:lang w:bidi="he-IL"/>
        </w:rPr>
      </w:pPr>
      <w:r w:rsidRPr="006635F5">
        <w:rPr>
          <w:rFonts w:ascii="Arial" w:hAnsi="Arial" w:cs="Arial"/>
          <w:b/>
          <w:color w:val="000003"/>
          <w:lang w:bidi="he-IL"/>
        </w:rPr>
        <w:t>DEKLARACJA O WYSOKOŚC</w:t>
      </w:r>
      <w:r w:rsidRPr="006635F5">
        <w:rPr>
          <w:rFonts w:ascii="Arial" w:hAnsi="Arial" w:cs="Arial"/>
          <w:b/>
          <w:color w:val="121115"/>
          <w:lang w:bidi="he-IL"/>
        </w:rPr>
        <w:t xml:space="preserve">I </w:t>
      </w:r>
      <w:r w:rsidRPr="006635F5">
        <w:rPr>
          <w:rFonts w:ascii="Arial" w:hAnsi="Arial" w:cs="Arial"/>
          <w:b/>
          <w:color w:val="000003"/>
          <w:lang w:bidi="he-IL"/>
        </w:rPr>
        <w:t>OPŁA</w:t>
      </w:r>
      <w:r w:rsidRPr="006635F5">
        <w:rPr>
          <w:rFonts w:ascii="Arial" w:hAnsi="Arial" w:cs="Arial"/>
          <w:b/>
          <w:color w:val="121115"/>
          <w:lang w:bidi="he-IL"/>
        </w:rPr>
        <w:t>TY ZA GOSPODAROWANIE ODP</w:t>
      </w:r>
      <w:r w:rsidRPr="006635F5">
        <w:rPr>
          <w:rFonts w:ascii="Arial" w:hAnsi="Arial" w:cs="Arial"/>
          <w:b/>
          <w:color w:val="000003"/>
          <w:lang w:bidi="he-IL"/>
        </w:rPr>
        <w:t>ADAM</w:t>
      </w:r>
      <w:r w:rsidRPr="006635F5">
        <w:rPr>
          <w:rFonts w:ascii="Arial" w:hAnsi="Arial" w:cs="Arial"/>
          <w:b/>
          <w:color w:val="121115"/>
          <w:lang w:bidi="he-IL"/>
        </w:rPr>
        <w:t xml:space="preserve">I </w:t>
      </w:r>
      <w:r w:rsidRPr="006635F5">
        <w:rPr>
          <w:rFonts w:ascii="Arial" w:hAnsi="Arial" w:cs="Arial"/>
          <w:b/>
          <w:color w:val="000003"/>
          <w:lang w:bidi="he-IL"/>
        </w:rPr>
        <w:t>KOMUNALNYMI- nieruchomośc</w:t>
      </w:r>
      <w:r w:rsidRPr="006635F5">
        <w:rPr>
          <w:rFonts w:ascii="Arial" w:hAnsi="Arial" w:cs="Arial"/>
          <w:b/>
          <w:color w:val="121115"/>
          <w:lang w:bidi="he-IL"/>
        </w:rPr>
        <w:t>i</w:t>
      </w:r>
      <w:r w:rsidRPr="006635F5">
        <w:rPr>
          <w:rFonts w:ascii="Arial" w:hAnsi="Arial" w:cs="Arial"/>
          <w:b/>
          <w:color w:val="000003"/>
          <w:lang w:bidi="he-IL"/>
        </w:rPr>
        <w:t xml:space="preserve">, na </w:t>
      </w:r>
      <w:r w:rsidRPr="006635F5">
        <w:rPr>
          <w:rFonts w:ascii="Arial" w:hAnsi="Arial" w:cs="Arial"/>
          <w:b/>
          <w:color w:val="121115"/>
          <w:lang w:bidi="he-IL"/>
        </w:rPr>
        <w:t>których zami</w:t>
      </w:r>
      <w:r w:rsidRPr="006635F5">
        <w:rPr>
          <w:rFonts w:ascii="Arial" w:hAnsi="Arial" w:cs="Arial"/>
          <w:b/>
          <w:color w:val="000003"/>
          <w:lang w:bidi="he-IL"/>
        </w:rPr>
        <w:t>e</w:t>
      </w:r>
      <w:r w:rsidRPr="006635F5">
        <w:rPr>
          <w:rFonts w:ascii="Arial" w:hAnsi="Arial" w:cs="Arial"/>
          <w:b/>
          <w:color w:val="121115"/>
          <w:lang w:bidi="he-IL"/>
        </w:rPr>
        <w:t>sz</w:t>
      </w:r>
      <w:r w:rsidRPr="006635F5">
        <w:rPr>
          <w:rFonts w:ascii="Arial" w:hAnsi="Arial" w:cs="Arial"/>
          <w:b/>
          <w:color w:val="000003"/>
          <w:lang w:bidi="he-IL"/>
        </w:rPr>
        <w:t xml:space="preserve">kują </w:t>
      </w:r>
      <w:r w:rsidRPr="006635F5">
        <w:rPr>
          <w:rFonts w:ascii="Arial" w:hAnsi="Arial" w:cs="Arial"/>
          <w:b/>
          <w:color w:val="121115"/>
          <w:lang w:bidi="he-IL"/>
        </w:rPr>
        <w:t>m</w:t>
      </w:r>
      <w:r w:rsidRPr="006635F5">
        <w:rPr>
          <w:rFonts w:ascii="Arial" w:hAnsi="Arial" w:cs="Arial"/>
          <w:b/>
          <w:color w:val="000003"/>
          <w:lang w:bidi="he-IL"/>
        </w:rPr>
        <w:t>ieszka</w:t>
      </w:r>
      <w:r w:rsidRPr="006635F5">
        <w:rPr>
          <w:rFonts w:ascii="Arial" w:hAnsi="Arial" w:cs="Arial"/>
          <w:b/>
          <w:color w:val="121115"/>
          <w:lang w:bidi="he-IL"/>
        </w:rPr>
        <w:t>ń</w:t>
      </w:r>
      <w:r w:rsidRPr="006635F5">
        <w:rPr>
          <w:rFonts w:ascii="Arial" w:hAnsi="Arial" w:cs="Arial"/>
          <w:b/>
          <w:color w:val="000003"/>
          <w:lang w:bidi="he-IL"/>
        </w:rPr>
        <w:t>cy</w:t>
      </w:r>
    </w:p>
    <w:p w14:paraId="3C768A8C" w14:textId="77777777" w:rsidR="00F907AE" w:rsidRPr="00554E61" w:rsidRDefault="00F907AE" w:rsidP="00F907AE">
      <w:pPr>
        <w:pStyle w:val="Styl"/>
        <w:spacing w:line="259" w:lineRule="exact"/>
        <w:ind w:left="19"/>
        <w:rPr>
          <w:b/>
          <w:bCs/>
          <w:color w:val="000004"/>
          <w:sz w:val="4"/>
          <w:szCs w:val="4"/>
          <w:u w:val="single"/>
          <w:lang w:bidi="he-IL"/>
        </w:rPr>
      </w:pPr>
    </w:p>
    <w:tbl>
      <w:tblPr>
        <w:tblW w:w="109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8675"/>
      </w:tblGrid>
      <w:tr w:rsidR="0073659F" w:rsidRPr="00D310D7" w14:paraId="520E6413" w14:textId="77777777" w:rsidTr="003936F8">
        <w:trPr>
          <w:trHeight w:val="375"/>
        </w:trPr>
        <w:tc>
          <w:tcPr>
            <w:tcW w:w="2269" w:type="dxa"/>
            <w:tcBorders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AADFB0C" w14:textId="77777777" w:rsidR="008B199C" w:rsidRPr="00D310D7" w:rsidRDefault="00D16A2B" w:rsidP="000012DB">
            <w:pPr>
              <w:pStyle w:val="Styl"/>
              <w:rPr>
                <w:b/>
                <w:bCs/>
                <w:color w:val="000004"/>
                <w:sz w:val="20"/>
                <w:szCs w:val="20"/>
                <w:lang w:bidi="he-IL"/>
              </w:rPr>
            </w:pPr>
            <w:r>
              <w:rPr>
                <w:b/>
                <w:bCs/>
                <w:color w:val="000004"/>
                <w:sz w:val="20"/>
                <w:szCs w:val="20"/>
                <w:lang w:bidi="he-IL"/>
              </w:rPr>
              <w:t>Podstawa p</w:t>
            </w:r>
            <w:r w:rsidR="00554E61" w:rsidRPr="00D310D7">
              <w:rPr>
                <w:b/>
                <w:bCs/>
                <w:color w:val="000004"/>
                <w:sz w:val="20"/>
                <w:szCs w:val="20"/>
                <w:lang w:bidi="he-IL"/>
              </w:rPr>
              <w:t>rawna:</w:t>
            </w:r>
          </w:p>
        </w:tc>
        <w:tc>
          <w:tcPr>
            <w:tcW w:w="8675" w:type="dxa"/>
            <w:tcBorders>
              <w:left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6F84BB32" w14:textId="207957E8" w:rsidR="008B199C" w:rsidRPr="00D310D7" w:rsidRDefault="00554E61" w:rsidP="000012DB">
            <w:pPr>
              <w:pStyle w:val="Styl"/>
              <w:rPr>
                <w:bCs/>
                <w:color w:val="000004"/>
                <w:sz w:val="20"/>
                <w:szCs w:val="20"/>
                <w:lang w:bidi="he-IL"/>
              </w:rPr>
            </w:pPr>
            <w:r w:rsidRPr="00D310D7">
              <w:rPr>
                <w:color w:val="000003"/>
                <w:sz w:val="20"/>
                <w:szCs w:val="20"/>
                <w:lang w:bidi="he-IL"/>
              </w:rPr>
              <w:t>U</w:t>
            </w:r>
            <w:r w:rsidRPr="00D310D7">
              <w:rPr>
                <w:color w:val="121115"/>
                <w:sz w:val="20"/>
                <w:szCs w:val="20"/>
                <w:lang w:bidi="he-IL"/>
              </w:rPr>
              <w:t>s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>tawa z dnia 13 wr</w:t>
            </w:r>
            <w:r w:rsidRPr="00D310D7">
              <w:rPr>
                <w:color w:val="121115"/>
                <w:sz w:val="20"/>
                <w:szCs w:val="20"/>
                <w:lang w:bidi="he-IL"/>
              </w:rPr>
              <w:t>z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>eśnia 1</w:t>
            </w:r>
            <w:r w:rsidRPr="00D310D7">
              <w:rPr>
                <w:color w:val="121115"/>
                <w:sz w:val="20"/>
                <w:szCs w:val="20"/>
                <w:lang w:bidi="he-IL"/>
              </w:rPr>
              <w:t>9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>9</w:t>
            </w:r>
            <w:r w:rsidRPr="00D310D7">
              <w:rPr>
                <w:color w:val="121115"/>
                <w:sz w:val="20"/>
                <w:szCs w:val="20"/>
                <w:lang w:bidi="he-IL"/>
              </w:rPr>
              <w:t xml:space="preserve">6 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>r</w:t>
            </w:r>
            <w:r w:rsidRPr="00D310D7">
              <w:rPr>
                <w:color w:val="000001"/>
                <w:sz w:val="20"/>
                <w:szCs w:val="20"/>
                <w:lang w:bidi="he-IL"/>
              </w:rPr>
              <w:t xml:space="preserve">. 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>o u</w:t>
            </w:r>
            <w:r w:rsidRPr="00D310D7">
              <w:rPr>
                <w:color w:val="121115"/>
                <w:sz w:val="20"/>
                <w:szCs w:val="20"/>
                <w:lang w:bidi="he-IL"/>
              </w:rPr>
              <w:t>t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>r</w:t>
            </w:r>
            <w:r w:rsidRPr="00D310D7">
              <w:rPr>
                <w:color w:val="121115"/>
                <w:sz w:val="20"/>
                <w:szCs w:val="20"/>
                <w:lang w:bidi="he-IL"/>
              </w:rPr>
              <w:t>zym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>aniu c</w:t>
            </w:r>
            <w:r w:rsidRPr="00D310D7">
              <w:rPr>
                <w:color w:val="121115"/>
                <w:sz w:val="20"/>
                <w:szCs w:val="20"/>
                <w:lang w:bidi="he-IL"/>
              </w:rPr>
              <w:t>zys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>to</w:t>
            </w:r>
            <w:r w:rsidRPr="00D310D7">
              <w:rPr>
                <w:color w:val="121115"/>
                <w:sz w:val="20"/>
                <w:szCs w:val="20"/>
                <w:lang w:bidi="he-IL"/>
              </w:rPr>
              <w:t xml:space="preserve">ści 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>i porz</w:t>
            </w:r>
            <w:r w:rsidRPr="00D310D7">
              <w:rPr>
                <w:color w:val="121115"/>
                <w:sz w:val="20"/>
                <w:szCs w:val="20"/>
                <w:lang w:bidi="he-IL"/>
              </w:rPr>
              <w:t>ą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 xml:space="preserve">dku </w:t>
            </w:r>
            <w:r w:rsidRPr="00D310D7">
              <w:rPr>
                <w:color w:val="121115"/>
                <w:sz w:val="20"/>
                <w:szCs w:val="20"/>
                <w:lang w:bidi="he-IL"/>
              </w:rPr>
              <w:t>w g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 xml:space="preserve">minach </w:t>
            </w:r>
            <w:r w:rsidR="00EA2F76">
              <w:rPr>
                <w:color w:val="000003"/>
                <w:sz w:val="20"/>
                <w:szCs w:val="20"/>
                <w:lang w:bidi="he-IL"/>
              </w:rPr>
              <w:t xml:space="preserve">(dalej: ucpg) 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>(tek</w:t>
            </w:r>
            <w:r w:rsidRPr="00D310D7">
              <w:rPr>
                <w:color w:val="121115"/>
                <w:sz w:val="20"/>
                <w:szCs w:val="20"/>
                <w:lang w:bidi="he-IL"/>
              </w:rPr>
              <w:t>s</w:t>
            </w:r>
            <w:r w:rsidR="007B3C34">
              <w:rPr>
                <w:color w:val="000003"/>
                <w:sz w:val="20"/>
                <w:szCs w:val="20"/>
                <w:lang w:bidi="he-IL"/>
              </w:rPr>
              <w:t>t 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>jednol</w:t>
            </w:r>
            <w:r w:rsidRPr="00D310D7">
              <w:rPr>
                <w:color w:val="121115"/>
                <w:sz w:val="20"/>
                <w:szCs w:val="20"/>
                <w:lang w:bidi="he-IL"/>
              </w:rPr>
              <w:t>ity</w:t>
            </w:r>
            <w:r w:rsidR="000012DB">
              <w:rPr>
                <w:color w:val="121115"/>
                <w:sz w:val="20"/>
                <w:szCs w:val="20"/>
                <w:lang w:bidi="he-IL"/>
              </w:rPr>
              <w:t>:</w:t>
            </w:r>
            <w:r w:rsidR="007B3C34">
              <w:rPr>
                <w:color w:val="121115"/>
                <w:sz w:val="20"/>
                <w:szCs w:val="20"/>
                <w:lang w:bidi="he-IL"/>
              </w:rPr>
              <w:t> </w:t>
            </w:r>
            <w:r w:rsidR="008229D4">
              <w:rPr>
                <w:color w:val="000003"/>
                <w:sz w:val="20"/>
                <w:szCs w:val="20"/>
                <w:lang w:bidi="he-IL"/>
              </w:rPr>
              <w:t>Dz. </w:t>
            </w:r>
            <w:r w:rsidR="003832D3">
              <w:rPr>
                <w:color w:val="000003"/>
                <w:sz w:val="20"/>
                <w:szCs w:val="20"/>
                <w:lang w:bidi="he-IL"/>
              </w:rPr>
              <w:t>U. z 202</w:t>
            </w:r>
            <w:r w:rsidR="002159FF">
              <w:rPr>
                <w:color w:val="000003"/>
                <w:sz w:val="20"/>
                <w:szCs w:val="20"/>
                <w:lang w:bidi="he-IL"/>
              </w:rPr>
              <w:t>3</w:t>
            </w:r>
            <w:r w:rsidR="00124948">
              <w:rPr>
                <w:color w:val="000003"/>
                <w:sz w:val="20"/>
                <w:szCs w:val="20"/>
                <w:lang w:bidi="he-IL"/>
              </w:rPr>
              <w:t xml:space="preserve"> r., p</w:t>
            </w:r>
            <w:r w:rsidR="00EE70E9">
              <w:rPr>
                <w:color w:val="000003"/>
                <w:sz w:val="20"/>
                <w:szCs w:val="20"/>
                <w:lang w:bidi="he-IL"/>
              </w:rPr>
              <w:t xml:space="preserve">oz. </w:t>
            </w:r>
            <w:r w:rsidR="00C4428A">
              <w:rPr>
                <w:color w:val="000003"/>
                <w:sz w:val="20"/>
                <w:szCs w:val="20"/>
                <w:lang w:bidi="he-IL"/>
              </w:rPr>
              <w:t>1469</w:t>
            </w:r>
            <w:r w:rsidR="00124948">
              <w:rPr>
                <w:color w:val="000003"/>
                <w:sz w:val="20"/>
                <w:szCs w:val="20"/>
                <w:lang w:bidi="he-IL"/>
              </w:rPr>
              <w:t xml:space="preserve"> z późn. </w:t>
            </w:r>
            <w:r w:rsidR="00D16A2B">
              <w:rPr>
                <w:color w:val="000003"/>
                <w:sz w:val="20"/>
                <w:szCs w:val="20"/>
                <w:lang w:bidi="he-IL"/>
              </w:rPr>
              <w:t>zm.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 xml:space="preserve">) </w:t>
            </w:r>
          </w:p>
        </w:tc>
      </w:tr>
      <w:tr w:rsidR="000C1A83" w:rsidRPr="00D310D7" w14:paraId="17B05F30" w14:textId="77777777" w:rsidTr="003936F8">
        <w:trPr>
          <w:trHeight w:val="390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D2210EF" w14:textId="77777777" w:rsidR="000C1A83" w:rsidRPr="00D310D7" w:rsidRDefault="000C1A83" w:rsidP="000012DB">
            <w:pPr>
              <w:pStyle w:val="Styl"/>
              <w:rPr>
                <w:b/>
                <w:bCs/>
                <w:color w:val="000004"/>
                <w:sz w:val="20"/>
                <w:szCs w:val="20"/>
                <w:lang w:bidi="he-IL"/>
              </w:rPr>
            </w:pPr>
            <w:r w:rsidRPr="00D310D7">
              <w:rPr>
                <w:b/>
                <w:bCs/>
                <w:color w:val="000004"/>
                <w:sz w:val="20"/>
                <w:szCs w:val="20"/>
                <w:lang w:bidi="he-IL"/>
              </w:rPr>
              <w:t>Składający: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6EF0671B" w14:textId="77777777" w:rsidR="000C1A83" w:rsidRPr="00CA6BDC" w:rsidRDefault="000C1A83" w:rsidP="001E7457">
            <w:pPr>
              <w:pStyle w:val="Styl"/>
              <w:ind w:left="-6"/>
              <w:rPr>
                <w:color w:val="121115"/>
                <w:sz w:val="20"/>
                <w:szCs w:val="20"/>
                <w:lang w:bidi="he-IL"/>
              </w:rPr>
            </w:pPr>
            <w:r w:rsidRPr="00D310D7">
              <w:rPr>
                <w:color w:val="000003"/>
                <w:sz w:val="20"/>
                <w:szCs w:val="20"/>
                <w:lang w:bidi="he-IL"/>
              </w:rPr>
              <w:t>Wła</w:t>
            </w:r>
            <w:r w:rsidRPr="00D310D7">
              <w:rPr>
                <w:color w:val="121115"/>
                <w:sz w:val="20"/>
                <w:szCs w:val="20"/>
                <w:lang w:bidi="he-IL"/>
              </w:rPr>
              <w:t>ś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>c</w:t>
            </w:r>
            <w:r w:rsidRPr="00D310D7">
              <w:rPr>
                <w:color w:val="121115"/>
                <w:sz w:val="20"/>
                <w:szCs w:val="20"/>
                <w:lang w:bidi="he-IL"/>
              </w:rPr>
              <w:t>i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>ciel n</w:t>
            </w:r>
            <w:r w:rsidRPr="00D310D7">
              <w:rPr>
                <w:color w:val="121115"/>
                <w:sz w:val="20"/>
                <w:szCs w:val="20"/>
                <w:lang w:bidi="he-IL"/>
              </w:rPr>
              <w:t>i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>eruchomo</w:t>
            </w:r>
            <w:r w:rsidRPr="00D310D7">
              <w:rPr>
                <w:color w:val="121115"/>
                <w:sz w:val="20"/>
                <w:szCs w:val="20"/>
                <w:lang w:bidi="he-IL"/>
              </w:rPr>
              <w:t>ś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>ci</w:t>
            </w:r>
            <w:r w:rsidRPr="00D310D7">
              <w:rPr>
                <w:color w:val="363638"/>
                <w:sz w:val="20"/>
                <w:szCs w:val="20"/>
                <w:lang w:bidi="he-IL"/>
              </w:rPr>
              <w:t xml:space="preserve">, 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 xml:space="preserve">na </w:t>
            </w:r>
            <w:r w:rsidRPr="00D310D7">
              <w:rPr>
                <w:color w:val="121115"/>
                <w:sz w:val="20"/>
                <w:szCs w:val="20"/>
                <w:lang w:bidi="he-IL"/>
              </w:rPr>
              <w:t>k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>t</w:t>
            </w:r>
            <w:r w:rsidRPr="00D310D7">
              <w:rPr>
                <w:color w:val="121115"/>
                <w:sz w:val="20"/>
                <w:szCs w:val="20"/>
                <w:lang w:bidi="he-IL"/>
              </w:rPr>
              <w:t>ó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>rej zami</w:t>
            </w:r>
            <w:r w:rsidRPr="00D310D7">
              <w:rPr>
                <w:color w:val="121115"/>
                <w:sz w:val="20"/>
                <w:szCs w:val="20"/>
                <w:lang w:bidi="he-IL"/>
              </w:rPr>
              <w:t>es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>zkują mies</w:t>
            </w:r>
            <w:r w:rsidRPr="00D310D7">
              <w:rPr>
                <w:color w:val="121115"/>
                <w:sz w:val="20"/>
                <w:szCs w:val="20"/>
                <w:lang w:bidi="he-IL"/>
              </w:rPr>
              <w:t>z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>kańc</w:t>
            </w:r>
            <w:r w:rsidRPr="00D310D7">
              <w:rPr>
                <w:color w:val="121115"/>
                <w:sz w:val="20"/>
                <w:szCs w:val="20"/>
                <w:lang w:bidi="he-IL"/>
              </w:rPr>
              <w:t>y w</w:t>
            </w:r>
            <w:r w:rsidR="00F66B60">
              <w:rPr>
                <w:color w:val="DBDAD8"/>
                <w:sz w:val="20"/>
                <w:szCs w:val="20"/>
                <w:lang w:bidi="he-IL"/>
              </w:rPr>
              <w:t xml:space="preserve">  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>rozumi</w:t>
            </w:r>
            <w:r w:rsidRPr="00D310D7">
              <w:rPr>
                <w:color w:val="121115"/>
                <w:sz w:val="20"/>
                <w:szCs w:val="20"/>
                <w:lang w:bidi="he-IL"/>
              </w:rPr>
              <w:t>e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>niu u</w:t>
            </w:r>
            <w:r w:rsidRPr="00D310D7">
              <w:rPr>
                <w:color w:val="121115"/>
                <w:sz w:val="20"/>
                <w:szCs w:val="20"/>
                <w:lang w:bidi="he-IL"/>
              </w:rPr>
              <w:t>s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>ta</w:t>
            </w:r>
            <w:r w:rsidRPr="00D310D7">
              <w:rPr>
                <w:color w:val="121115"/>
                <w:sz w:val="20"/>
                <w:szCs w:val="20"/>
                <w:lang w:bidi="he-IL"/>
              </w:rPr>
              <w:t xml:space="preserve">wy 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>o utrz</w:t>
            </w:r>
            <w:r w:rsidRPr="00D310D7">
              <w:rPr>
                <w:color w:val="121115"/>
                <w:sz w:val="20"/>
                <w:szCs w:val="20"/>
                <w:lang w:bidi="he-IL"/>
              </w:rPr>
              <w:t>y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>maniu cz</w:t>
            </w:r>
            <w:r w:rsidRPr="00D310D7">
              <w:rPr>
                <w:color w:val="121115"/>
                <w:sz w:val="20"/>
                <w:szCs w:val="20"/>
                <w:lang w:bidi="he-IL"/>
              </w:rPr>
              <w:t>y</w:t>
            </w:r>
            <w:r w:rsidR="00F66B60">
              <w:rPr>
                <w:color w:val="000003"/>
                <w:sz w:val="20"/>
                <w:szCs w:val="20"/>
                <w:lang w:bidi="he-IL"/>
              </w:rPr>
              <w:t>stości i 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 xml:space="preserve">porządku </w:t>
            </w:r>
            <w:r w:rsidRPr="00D310D7">
              <w:rPr>
                <w:color w:val="121115"/>
                <w:sz w:val="20"/>
                <w:szCs w:val="20"/>
                <w:lang w:bidi="he-IL"/>
              </w:rPr>
              <w:t>w g</w:t>
            </w:r>
            <w:r w:rsidRPr="00D310D7">
              <w:rPr>
                <w:color w:val="000003"/>
                <w:sz w:val="20"/>
                <w:szCs w:val="20"/>
                <w:lang w:bidi="he-IL"/>
              </w:rPr>
              <w:t>minach</w:t>
            </w:r>
          </w:p>
        </w:tc>
      </w:tr>
      <w:tr w:rsidR="000C1A83" w:rsidRPr="00D310D7" w14:paraId="3A8DB012" w14:textId="77777777" w:rsidTr="003936F8">
        <w:trPr>
          <w:trHeight w:val="495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44068F6" w14:textId="77777777" w:rsidR="000C1A83" w:rsidRPr="00D310D7" w:rsidRDefault="00CA6BDC" w:rsidP="000012DB">
            <w:pPr>
              <w:pStyle w:val="Styl"/>
              <w:rPr>
                <w:b/>
                <w:bCs/>
                <w:color w:val="000004"/>
                <w:sz w:val="20"/>
                <w:szCs w:val="20"/>
                <w:lang w:bidi="he-IL"/>
              </w:rPr>
            </w:pPr>
            <w:r>
              <w:rPr>
                <w:b/>
                <w:bCs/>
                <w:color w:val="000004"/>
                <w:sz w:val="20"/>
                <w:szCs w:val="20"/>
                <w:lang w:bidi="he-IL"/>
              </w:rPr>
              <w:t>Termin s</w:t>
            </w:r>
            <w:r w:rsidR="000C1A83" w:rsidRPr="00D310D7">
              <w:rPr>
                <w:b/>
                <w:bCs/>
                <w:color w:val="000004"/>
                <w:sz w:val="20"/>
                <w:szCs w:val="20"/>
                <w:lang w:bidi="he-IL"/>
              </w:rPr>
              <w:t>kładania</w:t>
            </w:r>
            <w:r>
              <w:rPr>
                <w:b/>
                <w:bCs/>
                <w:color w:val="000004"/>
                <w:sz w:val="20"/>
                <w:szCs w:val="20"/>
                <w:lang w:bidi="he-IL"/>
              </w:rPr>
              <w:t>: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16078BDF" w14:textId="77777777" w:rsidR="003832D3" w:rsidRPr="003832D3" w:rsidRDefault="00143084" w:rsidP="003832D3">
            <w:pPr>
              <w:pStyle w:val="Styl"/>
              <w:ind w:right="9"/>
              <w:jc w:val="both"/>
              <w:rPr>
                <w:color w:val="333333"/>
                <w:sz w:val="19"/>
                <w:szCs w:val="19"/>
              </w:rPr>
            </w:pPr>
            <w:r>
              <w:rPr>
                <w:color w:val="000003"/>
                <w:sz w:val="20"/>
                <w:szCs w:val="20"/>
                <w:lang w:bidi="he-IL"/>
              </w:rPr>
              <w:t xml:space="preserve">w terminie </w:t>
            </w:r>
            <w:r w:rsidR="000C1A83" w:rsidRPr="00A22BC1">
              <w:rPr>
                <w:color w:val="000001"/>
                <w:sz w:val="20"/>
                <w:szCs w:val="20"/>
                <w:lang w:bidi="he-IL"/>
              </w:rPr>
              <w:t>1</w:t>
            </w:r>
            <w:r w:rsidR="000C1A83" w:rsidRPr="00A22BC1">
              <w:rPr>
                <w:color w:val="000003"/>
                <w:sz w:val="20"/>
                <w:szCs w:val="20"/>
                <w:lang w:bidi="he-IL"/>
              </w:rPr>
              <w:t xml:space="preserve">4 dni </w:t>
            </w:r>
            <w:r w:rsidR="000C1A83" w:rsidRPr="00FA551E">
              <w:rPr>
                <w:color w:val="000003"/>
                <w:sz w:val="20"/>
                <w:szCs w:val="20"/>
                <w:lang w:bidi="he-IL"/>
              </w:rPr>
              <w:t>od</w:t>
            </w:r>
            <w:r w:rsidR="000C1A83" w:rsidRPr="00A22BC1">
              <w:rPr>
                <w:color w:val="000003"/>
                <w:sz w:val="20"/>
                <w:szCs w:val="20"/>
                <w:lang w:bidi="he-IL"/>
              </w:rPr>
              <w:t xml:space="preserve"> d</w:t>
            </w:r>
            <w:r w:rsidR="000C1A83" w:rsidRPr="00A22BC1">
              <w:rPr>
                <w:color w:val="000001"/>
                <w:sz w:val="20"/>
                <w:szCs w:val="20"/>
                <w:lang w:bidi="he-IL"/>
              </w:rPr>
              <w:t>n</w:t>
            </w:r>
            <w:r w:rsidR="000C1A83" w:rsidRPr="00A22BC1">
              <w:rPr>
                <w:color w:val="000003"/>
                <w:sz w:val="20"/>
                <w:szCs w:val="20"/>
                <w:lang w:bidi="he-IL"/>
              </w:rPr>
              <w:t>i</w:t>
            </w:r>
            <w:r w:rsidR="000C1A83" w:rsidRPr="00A22BC1">
              <w:rPr>
                <w:color w:val="121115"/>
                <w:sz w:val="20"/>
                <w:szCs w:val="20"/>
                <w:lang w:bidi="he-IL"/>
              </w:rPr>
              <w:t xml:space="preserve">a </w:t>
            </w:r>
            <w:r w:rsidR="000C1A83" w:rsidRPr="00743CB6">
              <w:rPr>
                <w:color w:val="000003"/>
                <w:sz w:val="20"/>
                <w:szCs w:val="20"/>
                <w:lang w:bidi="he-IL"/>
              </w:rPr>
              <w:t>zamieszkania</w:t>
            </w:r>
            <w:r w:rsidR="000C1A83" w:rsidRPr="00A22BC1">
              <w:rPr>
                <w:color w:val="000003"/>
                <w:sz w:val="20"/>
                <w:szCs w:val="20"/>
                <w:lang w:bidi="he-IL"/>
              </w:rPr>
              <w:t xml:space="preserve"> </w:t>
            </w:r>
            <w:r w:rsidR="00EA2F76" w:rsidRPr="00EA2F76">
              <w:rPr>
                <w:color w:val="333333"/>
                <w:sz w:val="19"/>
                <w:szCs w:val="19"/>
              </w:rPr>
              <w:t>na danej nier</w:t>
            </w:r>
            <w:r>
              <w:rPr>
                <w:color w:val="333333"/>
                <w:sz w:val="19"/>
                <w:szCs w:val="19"/>
              </w:rPr>
              <w:t>uchomości pierwszego mieszkańc</w:t>
            </w:r>
            <w:r w:rsidR="003832D3">
              <w:rPr>
                <w:color w:val="333333"/>
                <w:sz w:val="19"/>
                <w:szCs w:val="19"/>
              </w:rPr>
              <w:t>a, oraz w terminie do </w:t>
            </w:r>
            <w:r>
              <w:rPr>
                <w:color w:val="333333"/>
                <w:sz w:val="19"/>
                <w:szCs w:val="19"/>
              </w:rPr>
              <w:t xml:space="preserve">10 dnia </w:t>
            </w:r>
            <w:r w:rsidRPr="00EA2F76">
              <w:rPr>
                <w:sz w:val="19"/>
                <w:szCs w:val="19"/>
              </w:rPr>
              <w:t xml:space="preserve">miesiąca następującego po miesiącu, w którym nastąpiła </w:t>
            </w:r>
            <w:r w:rsidRPr="00743CB6">
              <w:rPr>
                <w:sz w:val="19"/>
                <w:szCs w:val="19"/>
              </w:rPr>
              <w:t xml:space="preserve">zmiana </w:t>
            </w:r>
            <w:r w:rsidR="00EA2F76" w:rsidRPr="00743CB6">
              <w:rPr>
                <w:color w:val="333333"/>
                <w:sz w:val="19"/>
                <w:szCs w:val="19"/>
              </w:rPr>
              <w:t>danych</w:t>
            </w:r>
            <w:r w:rsidR="00EA2F76" w:rsidRPr="00EA2F76">
              <w:rPr>
                <w:color w:val="333333"/>
                <w:sz w:val="19"/>
                <w:szCs w:val="19"/>
              </w:rPr>
              <w:t xml:space="preserve"> będących podstawą ustalenia wysokości należnej opłaty</w:t>
            </w:r>
            <w:r w:rsidR="00743CB6">
              <w:rPr>
                <w:color w:val="333333"/>
                <w:sz w:val="19"/>
                <w:szCs w:val="19"/>
              </w:rPr>
              <w:t xml:space="preserve"> za gospodarowanie odpadami komunalnymi</w:t>
            </w:r>
          </w:p>
        </w:tc>
      </w:tr>
      <w:tr w:rsidR="001E7457" w:rsidRPr="00D310D7" w14:paraId="79EFA953" w14:textId="77777777" w:rsidTr="003936F8">
        <w:trPr>
          <w:trHeight w:val="330"/>
        </w:trPr>
        <w:tc>
          <w:tcPr>
            <w:tcW w:w="2269" w:type="dxa"/>
            <w:tcBorders>
              <w:top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8A87602" w14:textId="77777777" w:rsidR="001E7457" w:rsidRPr="00D310D7" w:rsidRDefault="001E7457" w:rsidP="000012DB">
            <w:pPr>
              <w:pStyle w:val="Styl"/>
              <w:rPr>
                <w:b/>
                <w:bCs/>
                <w:color w:val="000004"/>
                <w:sz w:val="20"/>
                <w:szCs w:val="20"/>
                <w:lang w:bidi="he-IL"/>
              </w:rPr>
            </w:pPr>
            <w:r>
              <w:rPr>
                <w:b/>
                <w:bCs/>
                <w:color w:val="000004"/>
                <w:sz w:val="20"/>
                <w:szCs w:val="20"/>
                <w:lang w:bidi="he-IL"/>
              </w:rPr>
              <w:t>Organ: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</w:tcBorders>
            <w:shd w:val="pct15" w:color="auto" w:fill="auto"/>
            <w:vAlign w:val="center"/>
          </w:tcPr>
          <w:p w14:paraId="21C411E8" w14:textId="77777777" w:rsidR="001E7457" w:rsidRPr="00D310D7" w:rsidRDefault="001E7457" w:rsidP="000012DB">
            <w:pPr>
              <w:pStyle w:val="Styl"/>
              <w:rPr>
                <w:bCs/>
                <w:color w:val="000004"/>
                <w:sz w:val="20"/>
                <w:szCs w:val="20"/>
                <w:lang w:bidi="he-IL"/>
              </w:rPr>
            </w:pPr>
            <w:r>
              <w:rPr>
                <w:b/>
                <w:color w:val="121115"/>
                <w:sz w:val="20"/>
                <w:szCs w:val="20"/>
                <w:lang w:bidi="he-IL"/>
              </w:rPr>
              <w:t>BURMISTRZ CZARNEJ BIAŁOSTOCKIEJ</w:t>
            </w:r>
          </w:p>
        </w:tc>
      </w:tr>
      <w:tr w:rsidR="00743CB6" w:rsidRPr="00D310D7" w14:paraId="1DAAFFB5" w14:textId="77777777" w:rsidTr="00DE0CA3">
        <w:trPr>
          <w:trHeight w:val="330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A3FD042" w14:textId="77777777" w:rsidR="00743CB6" w:rsidRPr="00D310D7" w:rsidRDefault="00743CB6" w:rsidP="00743CB6">
            <w:pPr>
              <w:pStyle w:val="Styl"/>
              <w:rPr>
                <w:b/>
                <w:bCs/>
                <w:color w:val="000004"/>
                <w:sz w:val="20"/>
                <w:szCs w:val="20"/>
                <w:lang w:bidi="he-IL"/>
              </w:rPr>
            </w:pPr>
            <w:r w:rsidRPr="00D310D7">
              <w:rPr>
                <w:b/>
                <w:bCs/>
                <w:color w:val="000004"/>
                <w:sz w:val="20"/>
                <w:szCs w:val="20"/>
                <w:lang w:bidi="he-IL"/>
              </w:rPr>
              <w:t>Miejsce składania</w:t>
            </w:r>
            <w:r>
              <w:rPr>
                <w:b/>
                <w:bCs/>
                <w:color w:val="000004"/>
                <w:sz w:val="20"/>
                <w:szCs w:val="20"/>
                <w:lang w:bidi="he-IL"/>
              </w:rPr>
              <w:t>: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7D255E99" w14:textId="77777777" w:rsidR="00743CB6" w:rsidRPr="00D310D7" w:rsidRDefault="00743CB6" w:rsidP="00743CB6">
            <w:pPr>
              <w:pStyle w:val="Styl"/>
              <w:rPr>
                <w:color w:val="000003"/>
                <w:sz w:val="20"/>
                <w:szCs w:val="20"/>
                <w:lang w:bidi="he-IL"/>
              </w:rPr>
            </w:pPr>
            <w:r w:rsidRPr="00D310D7">
              <w:rPr>
                <w:bCs/>
                <w:color w:val="000004"/>
                <w:sz w:val="20"/>
                <w:szCs w:val="20"/>
                <w:lang w:bidi="he-IL"/>
              </w:rPr>
              <w:t xml:space="preserve">Urząd </w:t>
            </w:r>
            <w:r>
              <w:rPr>
                <w:bCs/>
                <w:color w:val="000004"/>
                <w:sz w:val="20"/>
                <w:szCs w:val="20"/>
                <w:lang w:bidi="he-IL"/>
              </w:rPr>
              <w:t>Miejski w Czarnej Białostockiej</w:t>
            </w:r>
            <w:r w:rsidRPr="00D310D7">
              <w:rPr>
                <w:bCs/>
                <w:color w:val="000004"/>
                <w:sz w:val="20"/>
                <w:szCs w:val="20"/>
                <w:lang w:bidi="he-IL"/>
              </w:rPr>
              <w:t xml:space="preserve">, </w:t>
            </w:r>
            <w:r>
              <w:rPr>
                <w:bCs/>
                <w:color w:val="000004"/>
                <w:sz w:val="20"/>
                <w:szCs w:val="20"/>
                <w:lang w:bidi="he-IL"/>
              </w:rPr>
              <w:t>ul. Torowa 14A</w:t>
            </w:r>
            <w:r w:rsidRPr="00D310D7">
              <w:rPr>
                <w:bCs/>
                <w:color w:val="000004"/>
                <w:sz w:val="20"/>
                <w:szCs w:val="20"/>
                <w:lang w:bidi="he-IL"/>
              </w:rPr>
              <w:t xml:space="preserve">, </w:t>
            </w:r>
            <w:r>
              <w:rPr>
                <w:bCs/>
                <w:color w:val="000004"/>
                <w:sz w:val="20"/>
                <w:szCs w:val="20"/>
                <w:lang w:bidi="he-IL"/>
              </w:rPr>
              <w:t>16-020 Czarna Białostocka</w:t>
            </w:r>
          </w:p>
        </w:tc>
      </w:tr>
      <w:tr w:rsidR="00F907AE" w:rsidRPr="00D310D7" w14:paraId="6F5A1F9C" w14:textId="77777777" w:rsidTr="003936F8">
        <w:trPr>
          <w:trHeight w:val="1655"/>
        </w:trPr>
        <w:tc>
          <w:tcPr>
            <w:tcW w:w="10944" w:type="dxa"/>
            <w:gridSpan w:val="2"/>
            <w:shd w:val="pct15" w:color="auto" w:fill="auto"/>
          </w:tcPr>
          <w:p w14:paraId="44207A6D" w14:textId="77777777" w:rsidR="00F907AE" w:rsidRPr="00AB6368" w:rsidRDefault="008B199C" w:rsidP="002E7028">
            <w:pPr>
              <w:pStyle w:val="Styl"/>
              <w:numPr>
                <w:ilvl w:val="0"/>
                <w:numId w:val="8"/>
              </w:numPr>
              <w:spacing w:before="40" w:after="40" w:line="259" w:lineRule="exact"/>
              <w:ind w:left="317" w:hanging="357"/>
              <w:rPr>
                <w:b/>
                <w:color w:val="121115"/>
                <w:w w:val="106"/>
                <w:sz w:val="22"/>
                <w:szCs w:val="22"/>
                <w:lang w:bidi="he-IL"/>
              </w:rPr>
            </w:pPr>
            <w:r w:rsidRPr="00AB6368">
              <w:rPr>
                <w:b/>
                <w:color w:val="000003"/>
                <w:w w:val="106"/>
                <w:sz w:val="22"/>
                <w:szCs w:val="22"/>
                <w:lang w:bidi="he-IL"/>
              </w:rPr>
              <w:t>OBOW</w:t>
            </w:r>
            <w:r w:rsidRPr="00AB6368">
              <w:rPr>
                <w:b/>
                <w:color w:val="121115"/>
                <w:w w:val="106"/>
                <w:sz w:val="22"/>
                <w:szCs w:val="22"/>
                <w:lang w:bidi="he-IL"/>
              </w:rPr>
              <w:t>I</w:t>
            </w:r>
            <w:r w:rsidRPr="00AB6368">
              <w:rPr>
                <w:b/>
                <w:color w:val="000003"/>
                <w:w w:val="106"/>
                <w:sz w:val="22"/>
                <w:szCs w:val="22"/>
                <w:lang w:bidi="he-IL"/>
              </w:rPr>
              <w:t>ĄZEK ZŁOŻENIA DEKLARACJ</w:t>
            </w:r>
            <w:r w:rsidRPr="00AB6368">
              <w:rPr>
                <w:b/>
                <w:color w:val="121115"/>
                <w:w w:val="106"/>
                <w:sz w:val="22"/>
                <w:szCs w:val="22"/>
                <w:lang w:bidi="he-IL"/>
              </w:rPr>
              <w:t>I</w:t>
            </w:r>
          </w:p>
          <w:p w14:paraId="2D057FDD" w14:textId="77777777" w:rsidR="008B199C" w:rsidRPr="00FC36B9" w:rsidRDefault="008B199C" w:rsidP="00FC36B9">
            <w:pPr>
              <w:pStyle w:val="Styl"/>
              <w:spacing w:line="259" w:lineRule="exact"/>
              <w:rPr>
                <w:b/>
                <w:bCs/>
                <w:color w:val="000004"/>
                <w:sz w:val="12"/>
                <w:szCs w:val="20"/>
                <w:lang w:bidi="he-IL"/>
              </w:rPr>
            </w:pPr>
          </w:p>
          <w:tbl>
            <w:tblPr>
              <w:tblpPr w:leftFromText="141" w:rightFromText="141" w:vertAnchor="text" w:horzAnchor="margin" w:tblpY="-236"/>
              <w:tblOverlap w:val="never"/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10343"/>
            </w:tblGrid>
            <w:tr w:rsidR="003832D3" w:rsidRPr="00D310D7" w14:paraId="76802E1B" w14:textId="77777777" w:rsidTr="0037240B">
              <w:trPr>
                <w:trHeight w:val="558"/>
              </w:trPr>
              <w:tc>
                <w:tcPr>
                  <w:tcW w:w="10343" w:type="dxa"/>
                  <w:shd w:val="clear" w:color="auto" w:fill="FFFFFF"/>
                </w:tcPr>
                <w:p w14:paraId="47071A13" w14:textId="77777777" w:rsidR="003832D3" w:rsidRPr="00D310D7" w:rsidRDefault="003832D3" w:rsidP="00743CB6">
                  <w:pPr>
                    <w:pStyle w:val="Styl"/>
                    <w:jc w:val="both"/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Obo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w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i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ąze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k złożenia deklar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a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cji w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y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nik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 xml:space="preserve">a z 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art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 xml:space="preserve">. </w:t>
                  </w:r>
                  <w:r>
                    <w:rPr>
                      <w:color w:val="000003"/>
                      <w:sz w:val="20"/>
                      <w:szCs w:val="20"/>
                      <w:lang w:bidi="he-IL"/>
                    </w:rPr>
                    <w:t>6m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 xml:space="preserve"> u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s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ta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 xml:space="preserve">wy 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z dnia 1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3 wrze</w:t>
                  </w:r>
                  <w:r w:rsidRPr="00D310D7">
                    <w:rPr>
                      <w:color w:val="363638"/>
                      <w:sz w:val="20"/>
                      <w:szCs w:val="20"/>
                      <w:lang w:bidi="he-IL"/>
                    </w:rPr>
                    <w:t>ś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nia 1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 xml:space="preserve">996 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r</w:t>
                  </w:r>
                  <w:r w:rsidRPr="00D310D7">
                    <w:rPr>
                      <w:color w:val="000001"/>
                      <w:sz w:val="20"/>
                      <w:szCs w:val="20"/>
                      <w:lang w:bidi="he-IL"/>
                    </w:rPr>
                    <w:t xml:space="preserve">. 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o utr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z</w:t>
                  </w:r>
                  <w:r w:rsidRPr="00D310D7">
                    <w:rPr>
                      <w:color w:val="363638"/>
                      <w:sz w:val="20"/>
                      <w:szCs w:val="20"/>
                      <w:lang w:bidi="he-IL"/>
                    </w:rPr>
                    <w:t>y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m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a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 xml:space="preserve">niu 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czyst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o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ś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 xml:space="preserve">ci 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 xml:space="preserve">i 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p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o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rz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ą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 xml:space="preserve">dku 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w g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min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a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 xml:space="preserve">ch </w:t>
                  </w:r>
                  <w:r>
                    <w:rPr>
                      <w:b/>
                      <w:color w:val="121115"/>
                      <w:sz w:val="20"/>
                      <w:szCs w:val="20"/>
                      <w:lang w:bidi="he-IL"/>
                    </w:rPr>
                    <w:t>2</w:t>
                  </w:r>
                  <w:r w:rsidRPr="00D310D7">
                    <w:rPr>
                      <w:b/>
                      <w:color w:val="000003"/>
                      <w:sz w:val="20"/>
                      <w:szCs w:val="20"/>
                      <w:lang w:bidi="he-IL"/>
                    </w:rPr>
                    <w:t>.</w:t>
                  </w:r>
                  <w:r w:rsidR="00743CB6">
                    <w:rPr>
                      <w:color w:val="000003"/>
                      <w:sz w:val="20"/>
                      <w:szCs w:val="20"/>
                      <w:lang w:bidi="he-IL"/>
                    </w:rPr>
                    <w:t xml:space="preserve"> Przyczyna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 xml:space="preserve"> 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z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łożenia de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k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laracji (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zaz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nac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zyć w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ła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ś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ci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 xml:space="preserve">wy 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k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w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adrat poprze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 xml:space="preserve">z 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p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os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t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aw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ien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ie z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n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ak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 xml:space="preserve">u </w:t>
                  </w:r>
                  <w:r w:rsidRPr="00D310D7">
                    <w:rPr>
                      <w:color w:val="363638"/>
                      <w:sz w:val="20"/>
                      <w:szCs w:val="20"/>
                      <w:lang w:bidi="he-IL"/>
                    </w:rPr>
                    <w:t>"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X</w:t>
                  </w:r>
                  <w:r w:rsidRPr="00D310D7">
                    <w:rPr>
                      <w:color w:val="363638"/>
                      <w:sz w:val="20"/>
                      <w:szCs w:val="20"/>
                      <w:lang w:bidi="he-IL"/>
                    </w:rPr>
                    <w:t>"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):</w:t>
                  </w:r>
                </w:p>
              </w:tc>
            </w:tr>
            <w:tr w:rsidR="003832D3" w:rsidRPr="00D310D7" w14:paraId="607025B1" w14:textId="77777777" w:rsidTr="0037240B">
              <w:trPr>
                <w:trHeight w:val="1574"/>
              </w:trPr>
              <w:tc>
                <w:tcPr>
                  <w:tcW w:w="10343" w:type="dxa"/>
                  <w:shd w:val="clear" w:color="auto" w:fill="FFFFFF"/>
                  <w:vAlign w:val="bottom"/>
                </w:tcPr>
                <w:p w14:paraId="2E75AE88" w14:textId="738D692A" w:rsidR="003832D3" w:rsidRPr="00AC4B04" w:rsidRDefault="00000000" w:rsidP="003832D3">
                  <w:pPr>
                    <w:pStyle w:val="Styl"/>
                    <w:spacing w:before="40"/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sdt>
                    <w:sdtPr>
                      <w:rPr>
                        <w:color w:val="000003"/>
                        <w:sz w:val="20"/>
                        <w:szCs w:val="20"/>
                        <w:lang w:bidi="he-IL"/>
                      </w:rPr>
                      <w:id w:val="-84893967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832D3">
                        <w:rPr>
                          <w:rFonts w:ascii="MS Gothic" w:eastAsia="MS Gothic" w:hAnsi="MS Gothic" w:hint="eastAsia"/>
                          <w:color w:val="000003"/>
                          <w:sz w:val="20"/>
                          <w:szCs w:val="20"/>
                          <w:lang w:bidi="he-IL"/>
                        </w:rPr>
                        <w:t>☐</w:t>
                      </w:r>
                    </w:sdtContent>
                  </w:sdt>
                  <w:r w:rsidR="003832D3">
                    <w:rPr>
                      <w:color w:val="000003"/>
                      <w:sz w:val="20"/>
                      <w:szCs w:val="20"/>
                      <w:lang w:bidi="he-IL"/>
                    </w:rPr>
                    <w:t xml:space="preserve"> pierwsza deklaracja</w:t>
                  </w:r>
                  <w:r w:rsidR="00D92E14">
                    <w:rPr>
                      <w:color w:val="000003"/>
                      <w:sz w:val="20"/>
                      <w:szCs w:val="20"/>
                      <w:lang w:bidi="he-IL"/>
                    </w:rPr>
                    <w:t xml:space="preserve"> </w:t>
                  </w:r>
                  <w:r w:rsidR="00743CB6" w:rsidRPr="00D92E14">
                    <w:rPr>
                      <w:color w:val="000004"/>
                      <w:sz w:val="22"/>
                      <w:szCs w:val="16"/>
                      <w:vertAlign w:val="superscript"/>
                      <w:lang w:bidi="he-IL"/>
                    </w:rPr>
                    <w:t>1</w:t>
                  </w:r>
                  <w:r w:rsidR="00743CB6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 xml:space="preserve"> - dotyczy opłaty od miesiąca </w:t>
                  </w:r>
                  <w:r w:rsidR="00743CB6">
                    <w:rPr>
                      <w:color w:val="000003"/>
                      <w:sz w:val="20"/>
                      <w:szCs w:val="20"/>
                      <w:lang w:bidi="he-IL"/>
                    </w:rPr>
                    <w:t xml:space="preserve">   </w:t>
                  </w:r>
                  <w:r w:rsidR="003832D3">
                    <w:rPr>
                      <w:color w:val="000003"/>
                      <w:sz w:val="20"/>
                      <w:szCs w:val="20"/>
                      <w:lang w:bidi="he-IL"/>
                    </w:rPr>
                    <w:t>____-________</w:t>
                  </w:r>
                </w:p>
                <w:p w14:paraId="73B56075" w14:textId="77777777" w:rsidR="003832D3" w:rsidRPr="00FA551E" w:rsidRDefault="003832D3" w:rsidP="003832D3">
                  <w:pPr>
                    <w:pStyle w:val="Styl"/>
                    <w:spacing w:after="60"/>
                    <w:rPr>
                      <w:color w:val="000003"/>
                      <w:sz w:val="16"/>
                      <w:szCs w:val="16"/>
                      <w:lang w:bidi="he-IL"/>
                    </w:rPr>
                  </w:pPr>
                  <w:r>
                    <w:rPr>
                      <w:color w:val="121115"/>
                      <w:sz w:val="20"/>
                      <w:szCs w:val="20"/>
                      <w:lang w:bidi="he-IL"/>
                    </w:rPr>
                    <w:t xml:space="preserve">                                           </w:t>
                  </w:r>
                  <w:r w:rsidR="00743CB6">
                    <w:rPr>
                      <w:color w:val="121115"/>
                      <w:sz w:val="20"/>
                      <w:szCs w:val="20"/>
                      <w:lang w:bidi="he-IL"/>
                    </w:rPr>
                    <w:t xml:space="preserve">                                            </w:t>
                  </w:r>
                  <w:r>
                    <w:rPr>
                      <w:color w:val="121115"/>
                      <w:sz w:val="20"/>
                      <w:szCs w:val="20"/>
                      <w:lang w:bidi="he-IL"/>
                    </w:rPr>
                    <w:t xml:space="preserve">  </w:t>
                  </w:r>
                  <w:r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(</w:t>
                  </w:r>
                  <w:r w:rsidRPr="00AC4B04">
                    <w:rPr>
                      <w:color w:val="000003"/>
                      <w:sz w:val="16"/>
                      <w:szCs w:val="16"/>
                      <w:lang w:bidi="he-IL"/>
                    </w:rPr>
                    <w:t>mie</w:t>
                  </w:r>
                  <w:r w:rsidRPr="00AC4B04">
                    <w:rPr>
                      <w:color w:val="121115"/>
                      <w:sz w:val="16"/>
                      <w:szCs w:val="16"/>
                      <w:lang w:bidi="he-IL"/>
                    </w:rPr>
                    <w:t>s</w:t>
                  </w:r>
                  <w:r w:rsidRPr="00AC4B04">
                    <w:rPr>
                      <w:color w:val="000003"/>
                      <w:sz w:val="16"/>
                      <w:szCs w:val="16"/>
                      <w:lang w:bidi="he-IL"/>
                    </w:rPr>
                    <w:t>i</w:t>
                  </w:r>
                  <w:r w:rsidRPr="00AC4B04">
                    <w:rPr>
                      <w:color w:val="121115"/>
                      <w:sz w:val="16"/>
                      <w:szCs w:val="16"/>
                      <w:lang w:bidi="he-IL"/>
                    </w:rPr>
                    <w:t>ą</w:t>
                  </w:r>
                  <w:r w:rsidRPr="00AC4B04">
                    <w:rPr>
                      <w:color w:val="000003"/>
                      <w:sz w:val="16"/>
                      <w:szCs w:val="16"/>
                      <w:lang w:bidi="he-IL"/>
                    </w:rPr>
                    <w:t xml:space="preserve">c </w:t>
                  </w:r>
                  <w:r w:rsidRPr="00AC4B04">
                    <w:rPr>
                      <w:color w:val="827F81"/>
                      <w:sz w:val="16"/>
                      <w:szCs w:val="16"/>
                      <w:lang w:bidi="he-IL"/>
                    </w:rPr>
                    <w:t xml:space="preserve">- </w:t>
                  </w:r>
                  <w:r w:rsidRPr="00AC4B04">
                    <w:rPr>
                      <w:color w:val="000003"/>
                      <w:sz w:val="16"/>
                      <w:szCs w:val="16"/>
                      <w:lang w:bidi="he-IL"/>
                    </w:rPr>
                    <w:t>rok)</w:t>
                  </w:r>
                </w:p>
                <w:p w14:paraId="10426C88" w14:textId="58B57CC9" w:rsidR="003832D3" w:rsidRPr="00AC4B04" w:rsidRDefault="00000000" w:rsidP="003832D3">
                  <w:pPr>
                    <w:pStyle w:val="Styl"/>
                    <w:rPr>
                      <w:bCs/>
                      <w:noProof/>
                      <w:color w:val="000004"/>
                      <w:sz w:val="20"/>
                      <w:szCs w:val="20"/>
                    </w:rPr>
                  </w:pPr>
                  <w:sdt>
                    <w:sdtPr>
                      <w:rPr>
                        <w:bCs/>
                        <w:noProof/>
                        <w:color w:val="000004"/>
                        <w:sz w:val="20"/>
                        <w:szCs w:val="20"/>
                      </w:rPr>
                      <w:id w:val="179393739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832D3">
                        <w:rPr>
                          <w:rFonts w:ascii="MS Gothic" w:eastAsia="MS Gothic" w:hAnsi="MS Gothic" w:hint="eastAsia"/>
                          <w:bCs/>
                          <w:noProof/>
                          <w:color w:val="000004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3832D3">
                    <w:rPr>
                      <w:bCs/>
                      <w:noProof/>
                      <w:color w:val="000004"/>
                      <w:sz w:val="20"/>
                      <w:szCs w:val="20"/>
                    </w:rPr>
                    <w:t xml:space="preserve"> </w:t>
                  </w:r>
                  <w:r w:rsidR="003832D3">
                    <w:rPr>
                      <w:bCs/>
                      <w:noProof/>
                      <w:color w:val="000004"/>
                      <w:sz w:val="20"/>
                      <w:szCs w:val="16"/>
                    </w:rPr>
                    <w:t>nowa deklaracja (zmiana danych</w:t>
                  </w:r>
                  <w:r w:rsidR="006977FD">
                    <w:rPr>
                      <w:bCs/>
                      <w:noProof/>
                      <w:color w:val="000004"/>
                      <w:sz w:val="20"/>
                      <w:szCs w:val="16"/>
                    </w:rPr>
                    <w:t xml:space="preserve"> m.in. liczby osób</w:t>
                  </w:r>
                  <w:r w:rsidR="003832D3">
                    <w:rPr>
                      <w:bCs/>
                      <w:noProof/>
                      <w:color w:val="000004"/>
                      <w:sz w:val="20"/>
                      <w:szCs w:val="16"/>
                    </w:rPr>
                    <w:t>)</w:t>
                  </w:r>
                  <w:r w:rsidR="00950AFA">
                    <w:rPr>
                      <w:bCs/>
                      <w:noProof/>
                      <w:color w:val="000004"/>
                      <w:sz w:val="20"/>
                      <w:szCs w:val="16"/>
                    </w:rPr>
                    <w:t xml:space="preserve"> </w:t>
                  </w:r>
                  <w:r w:rsidR="00743CB6" w:rsidRPr="00743CB6">
                    <w:rPr>
                      <w:b/>
                      <w:bCs/>
                      <w:noProof/>
                      <w:color w:val="000004"/>
                      <w:sz w:val="20"/>
                      <w:szCs w:val="16"/>
                      <w:vertAlign w:val="superscript"/>
                    </w:rPr>
                    <w:t>2</w:t>
                  </w:r>
                  <w:r w:rsidR="003832D3">
                    <w:rPr>
                      <w:bCs/>
                      <w:noProof/>
                      <w:color w:val="000004"/>
                      <w:sz w:val="20"/>
                      <w:szCs w:val="20"/>
                    </w:rPr>
                    <w:t xml:space="preserve"> </w:t>
                  </w:r>
                  <w:r w:rsidR="00743CB6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>- dotyczy opłaty od miesiąca</w:t>
                  </w:r>
                  <w:r w:rsidR="00743CB6">
                    <w:rPr>
                      <w:bCs/>
                      <w:noProof/>
                      <w:color w:val="000004"/>
                      <w:sz w:val="20"/>
                      <w:szCs w:val="20"/>
                    </w:rPr>
                    <w:t xml:space="preserve">  </w:t>
                  </w:r>
                  <w:r w:rsidR="003832D3">
                    <w:rPr>
                      <w:color w:val="000003"/>
                      <w:sz w:val="20"/>
                      <w:szCs w:val="20"/>
                      <w:lang w:bidi="he-IL"/>
                    </w:rPr>
                    <w:t>____-________</w:t>
                  </w:r>
                </w:p>
                <w:p w14:paraId="5F4A52FA" w14:textId="60A6FC02" w:rsidR="003832D3" w:rsidRDefault="003832D3" w:rsidP="003832D3">
                  <w:pPr>
                    <w:pStyle w:val="Styl"/>
                    <w:spacing w:after="60"/>
                    <w:rPr>
                      <w:color w:val="000003"/>
                      <w:sz w:val="16"/>
                      <w:szCs w:val="16"/>
                      <w:lang w:bidi="he-IL"/>
                    </w:rPr>
                  </w:pPr>
                  <w:r w:rsidRPr="00AC4B04">
                    <w:rPr>
                      <w:color w:val="121115"/>
                      <w:sz w:val="16"/>
                      <w:szCs w:val="16"/>
                      <w:lang w:bidi="he-IL"/>
                    </w:rPr>
                    <w:t xml:space="preserve">                          </w:t>
                  </w:r>
                  <w:r>
                    <w:rPr>
                      <w:color w:val="121115"/>
                      <w:sz w:val="16"/>
                      <w:szCs w:val="16"/>
                      <w:lang w:bidi="he-IL"/>
                    </w:rPr>
                    <w:t xml:space="preserve">                                                    </w:t>
                  </w:r>
                  <w:r w:rsidR="00743CB6">
                    <w:rPr>
                      <w:color w:val="121115"/>
                      <w:sz w:val="16"/>
                      <w:szCs w:val="16"/>
                      <w:lang w:bidi="he-IL"/>
                    </w:rPr>
                    <w:t xml:space="preserve">                                                </w:t>
                  </w:r>
                  <w:r w:rsidR="006977FD">
                    <w:rPr>
                      <w:color w:val="121115"/>
                      <w:sz w:val="16"/>
                      <w:szCs w:val="16"/>
                      <w:lang w:bidi="he-IL"/>
                    </w:rPr>
                    <w:t xml:space="preserve">                                     </w:t>
                  </w:r>
                  <w:r w:rsidR="00743CB6">
                    <w:rPr>
                      <w:color w:val="121115"/>
                      <w:sz w:val="16"/>
                      <w:szCs w:val="16"/>
                      <w:lang w:bidi="he-IL"/>
                    </w:rPr>
                    <w:t xml:space="preserve">    </w:t>
                  </w:r>
                  <w:r>
                    <w:rPr>
                      <w:color w:val="121115"/>
                      <w:sz w:val="16"/>
                      <w:szCs w:val="16"/>
                      <w:lang w:bidi="he-IL"/>
                    </w:rPr>
                    <w:t xml:space="preserve">       </w:t>
                  </w:r>
                  <w:r w:rsidRPr="00AC4B04">
                    <w:rPr>
                      <w:color w:val="121115"/>
                      <w:sz w:val="16"/>
                      <w:szCs w:val="16"/>
                      <w:lang w:bidi="he-IL"/>
                    </w:rPr>
                    <w:t>(</w:t>
                  </w:r>
                  <w:r w:rsidRPr="00AC4B04">
                    <w:rPr>
                      <w:color w:val="000003"/>
                      <w:sz w:val="16"/>
                      <w:szCs w:val="16"/>
                      <w:lang w:bidi="he-IL"/>
                    </w:rPr>
                    <w:t>mie</w:t>
                  </w:r>
                  <w:r w:rsidRPr="00AC4B04">
                    <w:rPr>
                      <w:color w:val="121115"/>
                      <w:sz w:val="16"/>
                      <w:szCs w:val="16"/>
                      <w:lang w:bidi="he-IL"/>
                    </w:rPr>
                    <w:t>s</w:t>
                  </w:r>
                  <w:r w:rsidRPr="00AC4B04">
                    <w:rPr>
                      <w:color w:val="000003"/>
                      <w:sz w:val="16"/>
                      <w:szCs w:val="16"/>
                      <w:lang w:bidi="he-IL"/>
                    </w:rPr>
                    <w:t>i</w:t>
                  </w:r>
                  <w:r w:rsidRPr="00AC4B04">
                    <w:rPr>
                      <w:color w:val="121115"/>
                      <w:sz w:val="16"/>
                      <w:szCs w:val="16"/>
                      <w:lang w:bidi="he-IL"/>
                    </w:rPr>
                    <w:t>ą</w:t>
                  </w:r>
                  <w:r w:rsidRPr="00AC4B04">
                    <w:rPr>
                      <w:color w:val="000003"/>
                      <w:sz w:val="16"/>
                      <w:szCs w:val="16"/>
                      <w:lang w:bidi="he-IL"/>
                    </w:rPr>
                    <w:t xml:space="preserve">c </w:t>
                  </w:r>
                  <w:r w:rsidRPr="00AC4B04">
                    <w:rPr>
                      <w:color w:val="827F81"/>
                      <w:sz w:val="16"/>
                      <w:szCs w:val="16"/>
                      <w:lang w:bidi="he-IL"/>
                    </w:rPr>
                    <w:t xml:space="preserve">- </w:t>
                  </w:r>
                  <w:r w:rsidRPr="00AC4B04">
                    <w:rPr>
                      <w:color w:val="000003"/>
                      <w:sz w:val="16"/>
                      <w:szCs w:val="16"/>
                      <w:lang w:bidi="he-IL"/>
                    </w:rPr>
                    <w:t>rok)</w:t>
                  </w:r>
                </w:p>
                <w:p w14:paraId="415E3C27" w14:textId="458122C1" w:rsidR="003832D3" w:rsidRPr="00743CB6" w:rsidRDefault="00000000" w:rsidP="003832D3">
                  <w:pPr>
                    <w:pStyle w:val="Styl"/>
                    <w:rPr>
                      <w:b/>
                      <w:bCs/>
                      <w:noProof/>
                      <w:color w:val="000004"/>
                      <w:sz w:val="20"/>
                      <w:szCs w:val="20"/>
                      <w:vertAlign w:val="superscript"/>
                    </w:rPr>
                  </w:pPr>
                  <w:sdt>
                    <w:sdtPr>
                      <w:rPr>
                        <w:bCs/>
                        <w:noProof/>
                        <w:color w:val="000004"/>
                        <w:sz w:val="20"/>
                        <w:szCs w:val="20"/>
                      </w:rPr>
                      <w:id w:val="153785326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832D3">
                        <w:rPr>
                          <w:rFonts w:ascii="MS Gothic" w:eastAsia="MS Gothic" w:hAnsi="MS Gothic" w:hint="eastAsia"/>
                          <w:bCs/>
                          <w:noProof/>
                          <w:color w:val="000004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3832D3">
                    <w:rPr>
                      <w:bCs/>
                      <w:noProof/>
                      <w:color w:val="000004"/>
                      <w:sz w:val="20"/>
                      <w:szCs w:val="20"/>
                    </w:rPr>
                    <w:t xml:space="preserve"> </w:t>
                  </w:r>
                  <w:r w:rsidR="00743CB6">
                    <w:rPr>
                      <w:bCs/>
                      <w:noProof/>
                      <w:color w:val="000004"/>
                      <w:sz w:val="20"/>
                      <w:szCs w:val="20"/>
                    </w:rPr>
                    <w:t>korekta deklaracji</w:t>
                  </w:r>
                  <w:r w:rsidR="00C07E9F">
                    <w:rPr>
                      <w:bCs/>
                      <w:noProof/>
                      <w:color w:val="000004"/>
                      <w:sz w:val="20"/>
                      <w:szCs w:val="20"/>
                    </w:rPr>
                    <w:t xml:space="preserve"> </w:t>
                  </w:r>
                  <w:r w:rsidR="00C07E9F" w:rsidRPr="006977FD">
                    <w:rPr>
                      <w:noProof/>
                      <w:color w:val="000004"/>
                      <w:sz w:val="20"/>
                      <w:szCs w:val="20"/>
                    </w:rPr>
                    <w:t>(</w:t>
                  </w:r>
                  <w:r w:rsidR="00C07E9F">
                    <w:rPr>
                      <w:noProof/>
                      <w:color w:val="000004"/>
                      <w:sz w:val="20"/>
                      <w:szCs w:val="20"/>
                    </w:rPr>
                    <w:t>poprawa błędów w deklaracji</w:t>
                  </w:r>
                  <w:r w:rsidR="00C07E9F" w:rsidRPr="006977FD">
                    <w:rPr>
                      <w:noProof/>
                      <w:color w:val="000004"/>
                      <w:sz w:val="20"/>
                      <w:szCs w:val="20"/>
                    </w:rPr>
                    <w:t>)</w:t>
                  </w:r>
                  <w:r w:rsidR="00950AFA">
                    <w:rPr>
                      <w:noProof/>
                      <w:color w:val="000004"/>
                      <w:sz w:val="20"/>
                      <w:szCs w:val="20"/>
                    </w:rPr>
                    <w:t xml:space="preserve"> </w:t>
                  </w:r>
                  <w:r w:rsidR="00743CB6" w:rsidRPr="00C07E9F">
                    <w:rPr>
                      <w:noProof/>
                      <w:color w:val="000004"/>
                      <w:sz w:val="20"/>
                      <w:szCs w:val="20"/>
                      <w:vertAlign w:val="superscript"/>
                    </w:rPr>
                    <w:t>3</w:t>
                  </w:r>
                  <w:r w:rsidR="00743CB6">
                    <w:rPr>
                      <w:b/>
                      <w:bCs/>
                      <w:noProof/>
                      <w:color w:val="000004"/>
                      <w:sz w:val="20"/>
                      <w:szCs w:val="20"/>
                      <w:vertAlign w:val="superscript"/>
                    </w:rPr>
                    <w:t xml:space="preserve">  </w:t>
                  </w:r>
                  <w:r w:rsidR="00743CB6" w:rsidRPr="00743CB6">
                    <w:rPr>
                      <w:b/>
                      <w:bCs/>
                      <w:noProof/>
                      <w:color w:val="000004"/>
                      <w:sz w:val="20"/>
                      <w:szCs w:val="20"/>
                    </w:rPr>
                    <w:t xml:space="preserve">- </w:t>
                  </w:r>
                  <w:r w:rsidR="00743CB6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>dotyczy opłaty od miesiąca</w:t>
                  </w:r>
                  <w:r w:rsidR="00743CB6">
                    <w:rPr>
                      <w:bCs/>
                      <w:noProof/>
                      <w:color w:val="000004"/>
                      <w:sz w:val="20"/>
                      <w:szCs w:val="20"/>
                    </w:rPr>
                    <w:t xml:space="preserve">  </w:t>
                  </w:r>
                  <w:r w:rsidR="003832D3">
                    <w:rPr>
                      <w:color w:val="000003"/>
                      <w:sz w:val="20"/>
                      <w:szCs w:val="20"/>
                      <w:lang w:bidi="he-IL"/>
                    </w:rPr>
                    <w:t>____-________</w:t>
                  </w:r>
                </w:p>
                <w:p w14:paraId="57367D42" w14:textId="7AEBC3DF" w:rsidR="003832D3" w:rsidRPr="006A1274" w:rsidRDefault="003832D3" w:rsidP="003832D3">
                  <w:pPr>
                    <w:pStyle w:val="Styl"/>
                    <w:rPr>
                      <w:bCs/>
                      <w:color w:val="000004"/>
                      <w:sz w:val="16"/>
                      <w:szCs w:val="16"/>
                      <w:lang w:bidi="he-IL"/>
                    </w:rPr>
                  </w:pPr>
                  <w:r>
                    <w:rPr>
                      <w:color w:val="121115"/>
                      <w:sz w:val="20"/>
                      <w:szCs w:val="20"/>
                      <w:lang w:bidi="he-IL"/>
                    </w:rPr>
                    <w:t xml:space="preserve">                                                    </w:t>
                  </w:r>
                  <w:r w:rsidR="00743CB6">
                    <w:rPr>
                      <w:color w:val="121115"/>
                      <w:sz w:val="20"/>
                      <w:szCs w:val="20"/>
                      <w:lang w:bidi="he-IL"/>
                    </w:rPr>
                    <w:t xml:space="preserve">                      </w:t>
                  </w:r>
                  <w:r w:rsidR="006977FD">
                    <w:rPr>
                      <w:color w:val="121115"/>
                      <w:sz w:val="20"/>
                      <w:szCs w:val="20"/>
                      <w:lang w:bidi="he-IL"/>
                    </w:rPr>
                    <w:t xml:space="preserve">                                                   </w:t>
                  </w:r>
                  <w:r w:rsidR="00743CB6">
                    <w:rPr>
                      <w:color w:val="121115"/>
                      <w:sz w:val="20"/>
                      <w:szCs w:val="20"/>
                      <w:lang w:bidi="he-IL"/>
                    </w:rPr>
                    <w:t xml:space="preserve">   </w:t>
                  </w:r>
                  <w:r w:rsidR="00C07E9F">
                    <w:rPr>
                      <w:color w:val="121115"/>
                      <w:sz w:val="20"/>
                      <w:szCs w:val="20"/>
                      <w:lang w:bidi="he-IL"/>
                    </w:rPr>
                    <w:t xml:space="preserve">  </w:t>
                  </w:r>
                  <w:r w:rsidR="00743CB6">
                    <w:rPr>
                      <w:color w:val="121115"/>
                      <w:sz w:val="20"/>
                      <w:szCs w:val="20"/>
                      <w:lang w:bidi="he-IL"/>
                    </w:rPr>
                    <w:t xml:space="preserve">    </w:t>
                  </w:r>
                  <w:r>
                    <w:rPr>
                      <w:color w:val="121115"/>
                      <w:sz w:val="20"/>
                      <w:szCs w:val="20"/>
                      <w:lang w:bidi="he-IL"/>
                    </w:rPr>
                    <w:t xml:space="preserve">   </w:t>
                  </w:r>
                  <w:r w:rsidRPr="006A1274">
                    <w:rPr>
                      <w:color w:val="121115"/>
                      <w:sz w:val="16"/>
                      <w:szCs w:val="16"/>
                      <w:lang w:bidi="he-IL"/>
                    </w:rPr>
                    <w:t>(</w:t>
                  </w:r>
                  <w:r w:rsidRPr="006A1274">
                    <w:rPr>
                      <w:color w:val="000003"/>
                      <w:sz w:val="16"/>
                      <w:szCs w:val="16"/>
                      <w:lang w:bidi="he-IL"/>
                    </w:rPr>
                    <w:t>mie</w:t>
                  </w:r>
                  <w:r w:rsidRPr="006A1274">
                    <w:rPr>
                      <w:color w:val="121115"/>
                      <w:sz w:val="16"/>
                      <w:szCs w:val="16"/>
                      <w:lang w:bidi="he-IL"/>
                    </w:rPr>
                    <w:t>s</w:t>
                  </w:r>
                  <w:r w:rsidRPr="006A1274">
                    <w:rPr>
                      <w:color w:val="000003"/>
                      <w:sz w:val="16"/>
                      <w:szCs w:val="16"/>
                      <w:lang w:bidi="he-IL"/>
                    </w:rPr>
                    <w:t>i</w:t>
                  </w:r>
                  <w:r w:rsidRPr="006A1274">
                    <w:rPr>
                      <w:color w:val="121115"/>
                      <w:sz w:val="16"/>
                      <w:szCs w:val="16"/>
                      <w:lang w:bidi="he-IL"/>
                    </w:rPr>
                    <w:t>ą</w:t>
                  </w:r>
                  <w:r w:rsidRPr="006A1274">
                    <w:rPr>
                      <w:color w:val="000003"/>
                      <w:sz w:val="16"/>
                      <w:szCs w:val="16"/>
                      <w:lang w:bidi="he-IL"/>
                    </w:rPr>
                    <w:t xml:space="preserve">c </w:t>
                  </w:r>
                  <w:r w:rsidRPr="006A1274">
                    <w:rPr>
                      <w:color w:val="827F81"/>
                      <w:sz w:val="16"/>
                      <w:szCs w:val="16"/>
                      <w:lang w:bidi="he-IL"/>
                    </w:rPr>
                    <w:t xml:space="preserve">- </w:t>
                  </w:r>
                  <w:r w:rsidRPr="006A1274">
                    <w:rPr>
                      <w:color w:val="000003"/>
                      <w:sz w:val="16"/>
                      <w:szCs w:val="16"/>
                      <w:lang w:bidi="he-IL"/>
                    </w:rPr>
                    <w:t>rok)</w:t>
                  </w:r>
                </w:p>
              </w:tc>
            </w:tr>
          </w:tbl>
          <w:p w14:paraId="4962D38A" w14:textId="77777777" w:rsidR="008B199C" w:rsidRPr="00FC36B9" w:rsidRDefault="008B199C" w:rsidP="00FC3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</w:p>
        </w:tc>
      </w:tr>
      <w:tr w:rsidR="00F907AE" w:rsidRPr="00D310D7" w14:paraId="69159CE6" w14:textId="77777777" w:rsidTr="003936F8">
        <w:tc>
          <w:tcPr>
            <w:tcW w:w="10944" w:type="dxa"/>
            <w:gridSpan w:val="2"/>
            <w:shd w:val="pct15" w:color="auto" w:fill="auto"/>
          </w:tcPr>
          <w:p w14:paraId="6F7B92A3" w14:textId="77777777" w:rsidR="00F907AE" w:rsidRPr="00AB6368" w:rsidRDefault="008B199C" w:rsidP="002E7028">
            <w:pPr>
              <w:pStyle w:val="Styl"/>
              <w:numPr>
                <w:ilvl w:val="0"/>
                <w:numId w:val="7"/>
              </w:numPr>
              <w:spacing w:before="40" w:after="40" w:line="268" w:lineRule="exact"/>
              <w:ind w:left="459" w:hanging="425"/>
              <w:rPr>
                <w:b/>
                <w:color w:val="121115"/>
                <w:w w:val="106"/>
                <w:sz w:val="22"/>
                <w:szCs w:val="22"/>
                <w:lang w:bidi="he-IL"/>
              </w:rPr>
            </w:pPr>
            <w:r w:rsidRPr="00AB6368">
              <w:rPr>
                <w:b/>
                <w:color w:val="000003"/>
                <w:w w:val="106"/>
                <w:sz w:val="22"/>
                <w:szCs w:val="22"/>
                <w:lang w:bidi="he-IL"/>
              </w:rPr>
              <w:t>PODMIO</w:t>
            </w:r>
            <w:r w:rsidRPr="00AB6368">
              <w:rPr>
                <w:b/>
                <w:color w:val="121115"/>
                <w:w w:val="106"/>
                <w:sz w:val="22"/>
                <w:szCs w:val="22"/>
                <w:lang w:bidi="he-IL"/>
              </w:rPr>
              <w:t xml:space="preserve">T </w:t>
            </w:r>
            <w:r w:rsidRPr="00AB6368">
              <w:rPr>
                <w:b/>
                <w:color w:val="000003"/>
                <w:w w:val="106"/>
                <w:sz w:val="22"/>
                <w:szCs w:val="22"/>
                <w:lang w:bidi="he-IL"/>
              </w:rPr>
              <w:t>ZOBOWIĄZ</w:t>
            </w:r>
            <w:r w:rsidRPr="00AB6368">
              <w:rPr>
                <w:b/>
                <w:color w:val="121115"/>
                <w:w w:val="106"/>
                <w:sz w:val="22"/>
                <w:szCs w:val="22"/>
                <w:lang w:bidi="he-IL"/>
              </w:rPr>
              <w:t xml:space="preserve">ANY </w:t>
            </w:r>
            <w:r w:rsidRPr="00AB6368">
              <w:rPr>
                <w:b/>
                <w:color w:val="000003"/>
                <w:w w:val="106"/>
                <w:sz w:val="22"/>
                <w:szCs w:val="22"/>
                <w:lang w:bidi="he-IL"/>
              </w:rPr>
              <w:t>DO Z</w:t>
            </w:r>
            <w:r w:rsidRPr="00AB6368">
              <w:rPr>
                <w:b/>
                <w:color w:val="121115"/>
                <w:w w:val="106"/>
                <w:sz w:val="22"/>
                <w:szCs w:val="22"/>
                <w:lang w:bidi="he-IL"/>
              </w:rPr>
              <w:t>Ł</w:t>
            </w:r>
            <w:r w:rsidRPr="00AB6368">
              <w:rPr>
                <w:b/>
                <w:color w:val="000003"/>
                <w:w w:val="106"/>
                <w:sz w:val="22"/>
                <w:szCs w:val="22"/>
                <w:lang w:bidi="he-IL"/>
              </w:rPr>
              <w:t>OŻEN</w:t>
            </w:r>
            <w:r w:rsidRPr="00AB6368">
              <w:rPr>
                <w:b/>
                <w:color w:val="121115"/>
                <w:w w:val="106"/>
                <w:sz w:val="22"/>
                <w:szCs w:val="22"/>
                <w:lang w:bidi="he-IL"/>
              </w:rPr>
              <w:t xml:space="preserve">IA DEKLARACJI </w:t>
            </w:r>
          </w:p>
          <w:p w14:paraId="72B577DD" w14:textId="77777777" w:rsidR="008C2255" w:rsidRPr="00D310D7" w:rsidRDefault="008C2255" w:rsidP="00D310D7">
            <w:pPr>
              <w:pStyle w:val="Styl"/>
              <w:spacing w:line="268" w:lineRule="exact"/>
              <w:rPr>
                <w:b/>
                <w:color w:val="121115"/>
                <w:w w:val="106"/>
                <w:sz w:val="20"/>
                <w:szCs w:val="20"/>
                <w:lang w:bidi="he-IL"/>
              </w:rPr>
            </w:pPr>
          </w:p>
          <w:tbl>
            <w:tblPr>
              <w:tblpPr w:leftFromText="141" w:rightFromText="141" w:vertAnchor="text" w:horzAnchor="margin" w:tblpY="-22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3458"/>
              <w:gridCol w:w="3458"/>
              <w:gridCol w:w="3459"/>
            </w:tblGrid>
            <w:tr w:rsidR="0073659F" w:rsidRPr="00D310D7" w14:paraId="24F7AA2D" w14:textId="77777777" w:rsidTr="003936F8">
              <w:tc>
                <w:tcPr>
                  <w:tcW w:w="10375" w:type="dxa"/>
                  <w:gridSpan w:val="3"/>
                  <w:shd w:val="clear" w:color="auto" w:fill="FFFFFF"/>
                </w:tcPr>
                <w:p w14:paraId="36C454D8" w14:textId="77777777" w:rsidR="008C2255" w:rsidRPr="00D310D7" w:rsidRDefault="001E7457" w:rsidP="00562E30">
                  <w:pPr>
                    <w:pStyle w:val="Styl"/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r>
                    <w:rPr>
                      <w:b/>
                      <w:color w:val="000003"/>
                      <w:sz w:val="20"/>
                      <w:szCs w:val="20"/>
                      <w:lang w:bidi="he-IL"/>
                    </w:rPr>
                    <w:t>3</w:t>
                  </w:r>
                  <w:r w:rsidR="008C2255" w:rsidRPr="00D310D7">
                    <w:rPr>
                      <w:b/>
                      <w:color w:val="000003"/>
                      <w:sz w:val="20"/>
                      <w:szCs w:val="20"/>
                      <w:lang w:bidi="he-IL"/>
                    </w:rPr>
                    <w:t>.</w:t>
                  </w:r>
                  <w:r w:rsidR="008C2255"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 xml:space="preserve"> Rod</w:t>
                  </w:r>
                  <w:r w:rsidR="008C2255"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z</w:t>
                  </w:r>
                  <w:r w:rsidR="008C2255"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aj podmiotu (zazn</w:t>
                  </w:r>
                  <w:r w:rsidR="008C2255"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a</w:t>
                  </w:r>
                  <w:r w:rsidR="008C2255"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czyć wła</w:t>
                  </w:r>
                  <w:r w:rsidR="008C2255"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śc</w:t>
                  </w:r>
                  <w:r w:rsidR="008C2255"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iwy kwadrat poprz</w:t>
                  </w:r>
                  <w:r w:rsidR="008C2255"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 xml:space="preserve">ez </w:t>
                  </w:r>
                  <w:r w:rsidR="008C2255"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postaw</w:t>
                  </w:r>
                  <w:r w:rsidR="008C2255"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ie</w:t>
                  </w:r>
                  <w:r w:rsidR="008C2255"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n</w:t>
                  </w:r>
                  <w:r w:rsidR="008C2255"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i</w:t>
                  </w:r>
                  <w:r w:rsidR="008C2255"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 xml:space="preserve">e znaku </w:t>
                  </w:r>
                  <w:r w:rsidR="008C2255" w:rsidRPr="00D310D7">
                    <w:rPr>
                      <w:color w:val="363638"/>
                      <w:sz w:val="20"/>
                      <w:szCs w:val="20"/>
                      <w:lang w:bidi="he-IL"/>
                    </w:rPr>
                    <w:t>"</w:t>
                  </w:r>
                  <w:r w:rsidR="008C2255"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X"</w:t>
                  </w:r>
                  <w:r w:rsidR="008C2255"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):</w:t>
                  </w:r>
                </w:p>
              </w:tc>
            </w:tr>
            <w:tr w:rsidR="0073659F" w:rsidRPr="00D310D7" w14:paraId="50AD3CE5" w14:textId="77777777" w:rsidTr="003936F8">
              <w:tc>
                <w:tcPr>
                  <w:tcW w:w="3458" w:type="dxa"/>
                  <w:shd w:val="clear" w:color="auto" w:fill="FFFFFF"/>
                </w:tcPr>
                <w:p w14:paraId="4C4853AB" w14:textId="77777777" w:rsidR="008C2255" w:rsidRPr="00D310D7" w:rsidRDefault="00000000" w:rsidP="00562E30">
                  <w:pPr>
                    <w:pStyle w:val="Styl"/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sdt>
                    <w:sdtPr>
                      <w:rPr>
                        <w:bCs/>
                        <w:color w:val="000004"/>
                        <w:sz w:val="20"/>
                        <w:szCs w:val="20"/>
                        <w:lang w:bidi="he-IL"/>
                      </w:rPr>
                      <w:id w:val="-166416302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653E3A">
                        <w:rPr>
                          <w:rFonts w:ascii="MS Gothic" w:eastAsia="MS Gothic" w:hAnsi="MS Gothic" w:hint="eastAsia"/>
                          <w:bCs/>
                          <w:color w:val="000004"/>
                          <w:sz w:val="20"/>
                          <w:szCs w:val="20"/>
                          <w:lang w:bidi="he-IL"/>
                        </w:rPr>
                        <w:t>☐</w:t>
                      </w:r>
                    </w:sdtContent>
                  </w:sdt>
                  <w:r w:rsidR="00653E3A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 xml:space="preserve"> </w:t>
                  </w:r>
                  <w:r w:rsidR="008C2255" w:rsidRPr="00D310D7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>Właściciel</w:t>
                  </w:r>
                </w:p>
              </w:tc>
              <w:tc>
                <w:tcPr>
                  <w:tcW w:w="3458" w:type="dxa"/>
                  <w:shd w:val="clear" w:color="auto" w:fill="FFFFFF"/>
                </w:tcPr>
                <w:p w14:paraId="0DBEA05D" w14:textId="77777777" w:rsidR="008C2255" w:rsidRPr="00D310D7" w:rsidRDefault="00000000" w:rsidP="00562E30">
                  <w:pPr>
                    <w:pStyle w:val="Styl"/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sdt>
                    <w:sdtPr>
                      <w:rPr>
                        <w:bCs/>
                        <w:color w:val="000004"/>
                        <w:sz w:val="20"/>
                        <w:szCs w:val="20"/>
                        <w:lang w:bidi="he-IL"/>
                      </w:rPr>
                      <w:id w:val="176456748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653E3A">
                        <w:rPr>
                          <w:rFonts w:ascii="MS Gothic" w:eastAsia="MS Gothic" w:hAnsi="MS Gothic" w:hint="eastAsia"/>
                          <w:bCs/>
                          <w:color w:val="000004"/>
                          <w:sz w:val="20"/>
                          <w:szCs w:val="20"/>
                          <w:lang w:bidi="he-IL"/>
                        </w:rPr>
                        <w:t>☐</w:t>
                      </w:r>
                    </w:sdtContent>
                  </w:sdt>
                  <w:r w:rsidR="00653E3A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 xml:space="preserve"> </w:t>
                  </w:r>
                  <w:r w:rsidR="008C2255" w:rsidRPr="00D310D7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>Współwłaściciel</w:t>
                  </w:r>
                </w:p>
              </w:tc>
              <w:tc>
                <w:tcPr>
                  <w:tcW w:w="3459" w:type="dxa"/>
                  <w:shd w:val="clear" w:color="auto" w:fill="FFFFFF"/>
                </w:tcPr>
                <w:p w14:paraId="651AD012" w14:textId="77777777" w:rsidR="008C2255" w:rsidRPr="00D310D7" w:rsidRDefault="00000000" w:rsidP="00562E30">
                  <w:pPr>
                    <w:pStyle w:val="Styl"/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sdt>
                    <w:sdtPr>
                      <w:rPr>
                        <w:bCs/>
                        <w:color w:val="000004"/>
                        <w:sz w:val="20"/>
                        <w:szCs w:val="20"/>
                        <w:lang w:bidi="he-IL"/>
                      </w:rPr>
                      <w:id w:val="2592710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653E3A">
                        <w:rPr>
                          <w:rFonts w:ascii="MS Gothic" w:eastAsia="MS Gothic" w:hAnsi="MS Gothic" w:hint="eastAsia"/>
                          <w:bCs/>
                          <w:color w:val="000004"/>
                          <w:sz w:val="20"/>
                          <w:szCs w:val="20"/>
                          <w:lang w:bidi="he-IL"/>
                        </w:rPr>
                        <w:t>☐</w:t>
                      </w:r>
                    </w:sdtContent>
                  </w:sdt>
                  <w:r w:rsidR="00653E3A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 xml:space="preserve"> </w:t>
                  </w:r>
                  <w:r w:rsidR="008C2255" w:rsidRPr="00D310D7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>Najemca, Dzierżawca</w:t>
                  </w:r>
                </w:p>
              </w:tc>
            </w:tr>
            <w:tr w:rsidR="0073659F" w:rsidRPr="00D310D7" w14:paraId="35609F09" w14:textId="77777777" w:rsidTr="003936F8">
              <w:trPr>
                <w:trHeight w:val="338"/>
              </w:trPr>
              <w:tc>
                <w:tcPr>
                  <w:tcW w:w="3458" w:type="dxa"/>
                  <w:shd w:val="clear" w:color="auto" w:fill="FFFFFF"/>
                </w:tcPr>
                <w:p w14:paraId="21060EC9" w14:textId="77777777" w:rsidR="008C2255" w:rsidRPr="00D310D7" w:rsidRDefault="00000000" w:rsidP="00562E30">
                  <w:pPr>
                    <w:pStyle w:val="Styl"/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sdt>
                    <w:sdtPr>
                      <w:rPr>
                        <w:bCs/>
                        <w:color w:val="000004"/>
                        <w:sz w:val="20"/>
                        <w:szCs w:val="20"/>
                        <w:lang w:bidi="he-IL"/>
                      </w:rPr>
                      <w:id w:val="124114221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653E3A">
                        <w:rPr>
                          <w:rFonts w:ascii="MS Gothic" w:eastAsia="MS Gothic" w:hAnsi="MS Gothic" w:hint="eastAsia"/>
                          <w:bCs/>
                          <w:color w:val="000004"/>
                          <w:sz w:val="20"/>
                          <w:szCs w:val="20"/>
                          <w:lang w:bidi="he-IL"/>
                        </w:rPr>
                        <w:t>☐</w:t>
                      </w:r>
                    </w:sdtContent>
                  </w:sdt>
                  <w:r w:rsidR="00653E3A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 xml:space="preserve"> </w:t>
                  </w:r>
                  <w:r w:rsidR="008C2255" w:rsidRPr="00D310D7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>Użytkownik wieczysty</w:t>
                  </w:r>
                </w:p>
              </w:tc>
              <w:tc>
                <w:tcPr>
                  <w:tcW w:w="3458" w:type="dxa"/>
                  <w:shd w:val="clear" w:color="auto" w:fill="FFFFFF"/>
                </w:tcPr>
                <w:p w14:paraId="0071F696" w14:textId="77777777" w:rsidR="008C2255" w:rsidRPr="00D310D7" w:rsidRDefault="00000000" w:rsidP="00562E30">
                  <w:pPr>
                    <w:pStyle w:val="Styl"/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sdt>
                    <w:sdtPr>
                      <w:rPr>
                        <w:bCs/>
                        <w:color w:val="000004"/>
                        <w:sz w:val="20"/>
                        <w:szCs w:val="20"/>
                        <w:lang w:bidi="he-IL"/>
                      </w:rPr>
                      <w:id w:val="-192564675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653E3A">
                        <w:rPr>
                          <w:rFonts w:ascii="MS Gothic" w:eastAsia="MS Gothic" w:hAnsi="MS Gothic" w:hint="eastAsia"/>
                          <w:bCs/>
                          <w:color w:val="000004"/>
                          <w:sz w:val="20"/>
                          <w:szCs w:val="20"/>
                          <w:lang w:bidi="he-IL"/>
                        </w:rPr>
                        <w:t>☐</w:t>
                      </w:r>
                    </w:sdtContent>
                  </w:sdt>
                  <w:r w:rsidR="00653E3A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 xml:space="preserve"> </w:t>
                  </w:r>
                  <w:r w:rsidR="008C2255" w:rsidRPr="00D310D7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 xml:space="preserve">Zarządca nieruchomości </w:t>
                  </w:r>
                </w:p>
              </w:tc>
              <w:tc>
                <w:tcPr>
                  <w:tcW w:w="3459" w:type="dxa"/>
                  <w:shd w:val="clear" w:color="auto" w:fill="FFFFFF"/>
                </w:tcPr>
                <w:p w14:paraId="2F0D897F" w14:textId="77777777" w:rsidR="008C2255" w:rsidRPr="00D310D7" w:rsidRDefault="00000000" w:rsidP="00562E30">
                  <w:pPr>
                    <w:pStyle w:val="Styl"/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sdt>
                    <w:sdtPr>
                      <w:rPr>
                        <w:bCs/>
                        <w:color w:val="000004"/>
                        <w:sz w:val="20"/>
                        <w:szCs w:val="20"/>
                        <w:lang w:bidi="he-IL"/>
                      </w:rPr>
                      <w:id w:val="26111791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653E3A">
                        <w:rPr>
                          <w:rFonts w:ascii="MS Gothic" w:eastAsia="MS Gothic" w:hAnsi="MS Gothic" w:hint="eastAsia"/>
                          <w:bCs/>
                          <w:color w:val="000004"/>
                          <w:sz w:val="20"/>
                          <w:szCs w:val="20"/>
                          <w:lang w:bidi="he-IL"/>
                        </w:rPr>
                        <w:t>☐</w:t>
                      </w:r>
                    </w:sdtContent>
                  </w:sdt>
                  <w:r w:rsidR="00653E3A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 xml:space="preserve"> </w:t>
                  </w:r>
                  <w:r w:rsidR="008C2255" w:rsidRPr="00D310D7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>Inny</w:t>
                  </w:r>
                </w:p>
              </w:tc>
            </w:tr>
          </w:tbl>
          <w:p w14:paraId="56C1EFB3" w14:textId="77777777" w:rsidR="008B199C" w:rsidRPr="00D310D7" w:rsidRDefault="008B199C" w:rsidP="00D310D7">
            <w:pPr>
              <w:pStyle w:val="Styl"/>
              <w:spacing w:line="259" w:lineRule="exact"/>
              <w:rPr>
                <w:b/>
                <w:bCs/>
                <w:color w:val="000004"/>
                <w:sz w:val="22"/>
                <w:szCs w:val="22"/>
                <w:lang w:bidi="he-IL"/>
              </w:rPr>
            </w:pPr>
          </w:p>
        </w:tc>
      </w:tr>
      <w:tr w:rsidR="00F907AE" w:rsidRPr="00D310D7" w14:paraId="47A4991C" w14:textId="77777777" w:rsidTr="003936F8">
        <w:tc>
          <w:tcPr>
            <w:tcW w:w="10944" w:type="dxa"/>
            <w:gridSpan w:val="2"/>
            <w:tcBorders>
              <w:bottom w:val="single" w:sz="4" w:space="0" w:color="auto"/>
            </w:tcBorders>
            <w:shd w:val="pct15" w:color="auto" w:fill="auto"/>
          </w:tcPr>
          <w:p w14:paraId="7D31173E" w14:textId="77777777" w:rsidR="008B199C" w:rsidRPr="00AB6368" w:rsidRDefault="008B199C" w:rsidP="002E7028">
            <w:pPr>
              <w:pStyle w:val="Styl"/>
              <w:numPr>
                <w:ilvl w:val="0"/>
                <w:numId w:val="7"/>
              </w:numPr>
              <w:spacing w:before="40" w:after="40" w:line="268" w:lineRule="exact"/>
              <w:ind w:left="459" w:hanging="425"/>
              <w:rPr>
                <w:b/>
                <w:color w:val="000003"/>
                <w:w w:val="106"/>
                <w:sz w:val="22"/>
                <w:szCs w:val="22"/>
                <w:lang w:bidi="he-IL"/>
              </w:rPr>
            </w:pPr>
            <w:r w:rsidRPr="00AB6368">
              <w:rPr>
                <w:b/>
                <w:color w:val="000003"/>
                <w:w w:val="106"/>
                <w:sz w:val="22"/>
                <w:szCs w:val="22"/>
                <w:lang w:bidi="he-IL"/>
              </w:rPr>
              <w:t xml:space="preserve">DANE </w:t>
            </w:r>
            <w:r w:rsidR="001E7457">
              <w:rPr>
                <w:b/>
                <w:color w:val="000003"/>
                <w:w w:val="106"/>
                <w:sz w:val="22"/>
                <w:szCs w:val="22"/>
                <w:lang w:bidi="he-IL"/>
              </w:rPr>
              <w:t xml:space="preserve">IDENTYFIKACYJNE </w:t>
            </w:r>
            <w:r w:rsidR="00751FC7">
              <w:rPr>
                <w:b/>
                <w:color w:val="000003"/>
                <w:w w:val="106"/>
                <w:sz w:val="22"/>
                <w:szCs w:val="22"/>
                <w:lang w:bidi="he-IL"/>
              </w:rPr>
              <w:t>SKŁADAJĄCEGO DEKLARACJĘ</w:t>
            </w:r>
          </w:p>
          <w:p w14:paraId="5F5590BF" w14:textId="77777777" w:rsidR="00562E30" w:rsidRPr="00D310D7" w:rsidRDefault="00562E30" w:rsidP="00B40D0A">
            <w:pPr>
              <w:pStyle w:val="Styl"/>
              <w:spacing w:line="268" w:lineRule="exact"/>
              <w:rPr>
                <w:b/>
                <w:color w:val="000003"/>
                <w:w w:val="106"/>
                <w:lang w:bidi="he-IL"/>
              </w:rPr>
            </w:pPr>
          </w:p>
          <w:tbl>
            <w:tblPr>
              <w:tblpPr w:leftFromText="141" w:rightFromText="141" w:vertAnchor="text" w:horzAnchor="margin" w:tblpY="-23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pct5" w:color="auto" w:fill="auto"/>
              <w:tblLayout w:type="fixed"/>
              <w:tblLook w:val="04A0" w:firstRow="1" w:lastRow="0" w:firstColumn="1" w:lastColumn="0" w:noHBand="0" w:noVBand="1"/>
            </w:tblPr>
            <w:tblGrid>
              <w:gridCol w:w="3458"/>
              <w:gridCol w:w="3606"/>
              <w:gridCol w:w="3311"/>
            </w:tblGrid>
            <w:tr w:rsidR="0073659F" w:rsidRPr="00D310D7" w14:paraId="3294F22D" w14:textId="77777777" w:rsidTr="003936F8">
              <w:tc>
                <w:tcPr>
                  <w:tcW w:w="10375" w:type="dxa"/>
                  <w:gridSpan w:val="3"/>
                  <w:shd w:val="clear" w:color="auto" w:fill="FFFFFF"/>
                </w:tcPr>
                <w:p w14:paraId="709EC687" w14:textId="77777777" w:rsidR="008C2255" w:rsidRPr="00D310D7" w:rsidRDefault="001E7457" w:rsidP="00562E30">
                  <w:pPr>
                    <w:pStyle w:val="Styl"/>
                    <w:rPr>
                      <w:color w:val="121115"/>
                      <w:sz w:val="20"/>
                      <w:szCs w:val="20"/>
                      <w:lang w:bidi="he-IL"/>
                    </w:rPr>
                  </w:pPr>
                  <w:r>
                    <w:rPr>
                      <w:b/>
                      <w:color w:val="000003"/>
                      <w:sz w:val="20"/>
                      <w:szCs w:val="20"/>
                      <w:lang w:bidi="he-IL"/>
                    </w:rPr>
                    <w:t>4</w:t>
                  </w:r>
                  <w:r w:rsidR="008C2255" w:rsidRPr="00D310D7">
                    <w:rPr>
                      <w:b/>
                      <w:color w:val="000003"/>
                      <w:sz w:val="20"/>
                      <w:szCs w:val="20"/>
                      <w:lang w:bidi="he-IL"/>
                    </w:rPr>
                    <w:t>.</w:t>
                  </w:r>
                  <w:r w:rsidR="008C2255"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 xml:space="preserve"> Rod</w:t>
                  </w:r>
                  <w:r w:rsidR="008C2255"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zaj s</w:t>
                  </w:r>
                  <w:r w:rsidR="008C2255"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kłada</w:t>
                  </w:r>
                  <w:r w:rsidR="008C2255"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jące</w:t>
                  </w:r>
                  <w:r w:rsidR="008C2255"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go (</w:t>
                  </w:r>
                  <w:r w:rsidR="008C2255"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zaz</w:t>
                  </w:r>
                  <w:r w:rsidR="008C2255"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na</w:t>
                  </w:r>
                  <w:r w:rsidR="008C2255"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c</w:t>
                  </w:r>
                  <w:r w:rsidR="008C2255"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z</w:t>
                  </w:r>
                  <w:r w:rsidR="008C2255"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y</w:t>
                  </w:r>
                  <w:r w:rsidR="008C2255"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 xml:space="preserve">ć </w:t>
                  </w:r>
                  <w:r w:rsidR="008C2255"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właśc</w:t>
                  </w:r>
                  <w:r w:rsidR="008C2255"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i</w:t>
                  </w:r>
                  <w:r w:rsidR="008C2255"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wy kwa</w:t>
                  </w:r>
                  <w:r w:rsidR="008C2255"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drat p</w:t>
                  </w:r>
                  <w:r w:rsidR="008C2255"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o</w:t>
                  </w:r>
                  <w:r w:rsidR="008C2255"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pr</w:t>
                  </w:r>
                  <w:r w:rsidR="008C2255"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 xml:space="preserve">zez </w:t>
                  </w:r>
                  <w:r w:rsidR="008C2255"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p</w:t>
                  </w:r>
                  <w:r w:rsidR="008C2255"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ostaw</w:t>
                  </w:r>
                  <w:r w:rsidR="008C2255"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i</w:t>
                  </w:r>
                  <w:r w:rsidR="008C2255"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e</w:t>
                  </w:r>
                  <w:r w:rsidR="008C2255"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n</w:t>
                  </w:r>
                  <w:r w:rsidR="008C2255"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i</w:t>
                  </w:r>
                  <w:r w:rsidR="008C2255"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e zn</w:t>
                  </w:r>
                  <w:r w:rsidR="008C2255"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>ak</w:t>
                  </w:r>
                  <w:r w:rsidR="008C2255"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 xml:space="preserve">u </w:t>
                  </w:r>
                  <w:r w:rsidR="008C2255" w:rsidRPr="00D310D7">
                    <w:rPr>
                      <w:color w:val="121115"/>
                      <w:sz w:val="20"/>
                      <w:szCs w:val="20"/>
                      <w:lang w:bidi="he-IL"/>
                    </w:rPr>
                    <w:t xml:space="preserve">"X"): </w:t>
                  </w:r>
                </w:p>
                <w:p w14:paraId="16330C67" w14:textId="77777777" w:rsidR="008C2255" w:rsidRPr="00D310D7" w:rsidRDefault="00000000" w:rsidP="00562E30">
                  <w:pPr>
                    <w:pStyle w:val="Styl"/>
                    <w:tabs>
                      <w:tab w:val="left" w:pos="810"/>
                    </w:tabs>
                    <w:ind w:left="5538" w:hanging="5538"/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sdt>
                    <w:sdtPr>
                      <w:rPr>
                        <w:b/>
                        <w:bCs/>
                        <w:color w:val="000004"/>
                        <w:sz w:val="20"/>
                        <w:szCs w:val="20"/>
                        <w:lang w:bidi="he-IL"/>
                      </w:rPr>
                      <w:id w:val="78516022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C041AB">
                        <w:rPr>
                          <w:rFonts w:ascii="MS Gothic" w:eastAsia="MS Gothic" w:hAnsi="MS Gothic" w:hint="eastAsia"/>
                          <w:b/>
                          <w:bCs/>
                          <w:color w:val="000004"/>
                          <w:sz w:val="20"/>
                          <w:szCs w:val="20"/>
                          <w:lang w:bidi="he-IL"/>
                        </w:rPr>
                        <w:t>☐</w:t>
                      </w:r>
                    </w:sdtContent>
                  </w:sdt>
                  <w:r w:rsidR="00653E3A"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 xml:space="preserve"> </w:t>
                  </w:r>
                  <w:r w:rsidR="008C2255" w:rsidRPr="00D310D7"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 xml:space="preserve">OSOBA FIZYCZNA                       </w:t>
                  </w:r>
                  <w:sdt>
                    <w:sdtPr>
                      <w:rPr>
                        <w:b/>
                        <w:bCs/>
                        <w:color w:val="000004"/>
                        <w:sz w:val="20"/>
                        <w:szCs w:val="20"/>
                        <w:lang w:bidi="he-IL"/>
                      </w:rPr>
                      <w:id w:val="89301027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C041AB">
                        <w:rPr>
                          <w:rFonts w:ascii="MS Gothic" w:eastAsia="MS Gothic" w:hAnsi="MS Gothic" w:hint="eastAsia"/>
                          <w:b/>
                          <w:bCs/>
                          <w:color w:val="000004"/>
                          <w:sz w:val="20"/>
                          <w:szCs w:val="20"/>
                          <w:lang w:bidi="he-IL"/>
                        </w:rPr>
                        <w:t>☐</w:t>
                      </w:r>
                    </w:sdtContent>
                  </w:sdt>
                  <w:r w:rsidR="00653E3A"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 xml:space="preserve"> OSOBA PRAWNA           </w:t>
                  </w:r>
                  <w:sdt>
                    <w:sdtPr>
                      <w:rPr>
                        <w:b/>
                        <w:bCs/>
                        <w:color w:val="000004"/>
                        <w:sz w:val="20"/>
                        <w:szCs w:val="20"/>
                        <w:lang w:bidi="he-IL"/>
                      </w:rPr>
                      <w:id w:val="38122296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C041AB">
                        <w:rPr>
                          <w:rFonts w:ascii="MS Gothic" w:eastAsia="MS Gothic" w:hAnsi="MS Gothic" w:hint="eastAsia"/>
                          <w:b/>
                          <w:bCs/>
                          <w:color w:val="000004"/>
                          <w:sz w:val="20"/>
                          <w:szCs w:val="20"/>
                          <w:lang w:bidi="he-IL"/>
                        </w:rPr>
                        <w:t>☐</w:t>
                      </w:r>
                    </w:sdtContent>
                  </w:sdt>
                  <w:r w:rsidR="00653E3A"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 xml:space="preserve"> </w:t>
                  </w:r>
                  <w:r w:rsidR="008C2255" w:rsidRPr="00D310D7"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JEDNOSTKA ORGANI</w:t>
                  </w:r>
                  <w:r w:rsidR="00BD6B10"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Z</w:t>
                  </w:r>
                  <w:r w:rsidR="008C2255" w:rsidRPr="00D310D7"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 xml:space="preserve">ACYJNA </w:t>
                  </w:r>
                </w:p>
                <w:p w14:paraId="3F6F7980" w14:textId="77777777" w:rsidR="008C2255" w:rsidRPr="00D310D7" w:rsidRDefault="008C2255" w:rsidP="00562E30">
                  <w:pPr>
                    <w:pStyle w:val="Styl"/>
                    <w:tabs>
                      <w:tab w:val="left" w:pos="0"/>
                    </w:tabs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r w:rsidRPr="00D310D7"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 xml:space="preserve">                                                                                                                     NIEPOSIADAJĄCA OSOBOWOŚCI PRAWNEJ</w:t>
                  </w:r>
                </w:p>
              </w:tc>
            </w:tr>
            <w:tr w:rsidR="0073659F" w:rsidRPr="00D310D7" w14:paraId="79559EBA" w14:textId="77777777" w:rsidTr="003936F8">
              <w:tc>
                <w:tcPr>
                  <w:tcW w:w="3458" w:type="dxa"/>
                  <w:shd w:val="clear" w:color="auto" w:fill="FFFFFF"/>
                </w:tcPr>
                <w:p w14:paraId="171B778D" w14:textId="77777777" w:rsidR="008C2255" w:rsidRPr="00D310D7" w:rsidRDefault="001E7457" w:rsidP="00D310D7">
                  <w:pPr>
                    <w:pStyle w:val="Styl"/>
                    <w:spacing w:line="259" w:lineRule="exact"/>
                    <w:rPr>
                      <w:color w:val="000003"/>
                      <w:sz w:val="20"/>
                      <w:szCs w:val="20"/>
                      <w:lang w:bidi="he-IL"/>
                    </w:rPr>
                  </w:pPr>
                  <w:r>
                    <w:rPr>
                      <w:b/>
                      <w:color w:val="000003"/>
                      <w:sz w:val="20"/>
                      <w:szCs w:val="20"/>
                      <w:lang w:bidi="he-IL"/>
                    </w:rPr>
                    <w:t>5</w:t>
                  </w:r>
                  <w:r w:rsidR="008C2255" w:rsidRPr="00D310D7">
                    <w:rPr>
                      <w:b/>
                      <w:color w:val="000003"/>
                      <w:sz w:val="20"/>
                      <w:szCs w:val="20"/>
                      <w:lang w:bidi="he-IL"/>
                    </w:rPr>
                    <w:t>.</w:t>
                  </w:r>
                  <w:r w:rsidR="008C2255"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 xml:space="preserve"> Nazwisko/ Nazwa pełna</w:t>
                  </w:r>
                </w:p>
                <w:p w14:paraId="13C60F7A" w14:textId="77777777" w:rsidR="00FC3E75" w:rsidRPr="00D310D7" w:rsidRDefault="00FC3E75" w:rsidP="00D310D7">
                  <w:pPr>
                    <w:pStyle w:val="Styl"/>
                    <w:spacing w:line="259" w:lineRule="exact"/>
                    <w:rPr>
                      <w:color w:val="000003"/>
                      <w:sz w:val="20"/>
                      <w:szCs w:val="20"/>
                      <w:lang w:bidi="he-IL"/>
                    </w:rPr>
                  </w:pPr>
                </w:p>
                <w:p w14:paraId="304C7817" w14:textId="77777777" w:rsidR="008C2255" w:rsidRPr="00D310D7" w:rsidRDefault="008C2255" w:rsidP="00D310D7">
                  <w:pPr>
                    <w:pStyle w:val="Styl"/>
                    <w:spacing w:line="259" w:lineRule="exact"/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</w:p>
              </w:tc>
              <w:tc>
                <w:tcPr>
                  <w:tcW w:w="3606" w:type="dxa"/>
                  <w:shd w:val="clear" w:color="auto" w:fill="FFFFFF"/>
                </w:tcPr>
                <w:p w14:paraId="00A7C9C0" w14:textId="77777777" w:rsidR="008C2255" w:rsidRPr="00D310D7" w:rsidRDefault="001E7457" w:rsidP="00D310D7">
                  <w:pPr>
                    <w:pStyle w:val="Styl"/>
                    <w:spacing w:line="259" w:lineRule="exact"/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r>
                    <w:rPr>
                      <w:b/>
                      <w:color w:val="000003"/>
                      <w:sz w:val="20"/>
                      <w:szCs w:val="20"/>
                      <w:lang w:bidi="he-IL"/>
                    </w:rPr>
                    <w:t>6</w:t>
                  </w:r>
                  <w:r w:rsidR="008C2255" w:rsidRPr="00D310D7">
                    <w:rPr>
                      <w:b/>
                      <w:color w:val="000003"/>
                      <w:sz w:val="20"/>
                      <w:szCs w:val="20"/>
                      <w:lang w:bidi="he-IL"/>
                    </w:rPr>
                    <w:t>.</w:t>
                  </w:r>
                  <w:r w:rsidR="008C2255"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 xml:space="preserve"> Pierwsze imię, drugie imię </w:t>
                  </w:r>
                </w:p>
              </w:tc>
              <w:tc>
                <w:tcPr>
                  <w:tcW w:w="3311" w:type="dxa"/>
                  <w:shd w:val="clear" w:color="auto" w:fill="FFFFFF"/>
                </w:tcPr>
                <w:p w14:paraId="3FF3717D" w14:textId="77777777" w:rsidR="008C2255" w:rsidRPr="00D310D7" w:rsidRDefault="001E7457" w:rsidP="00D936D5">
                  <w:pPr>
                    <w:pStyle w:val="Styl"/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r>
                    <w:rPr>
                      <w:b/>
                      <w:color w:val="000003"/>
                      <w:sz w:val="20"/>
                      <w:szCs w:val="20"/>
                      <w:lang w:bidi="he-IL"/>
                    </w:rPr>
                    <w:t>7</w:t>
                  </w:r>
                  <w:r w:rsidR="008C2255" w:rsidRPr="00D310D7">
                    <w:rPr>
                      <w:b/>
                      <w:color w:val="000003"/>
                      <w:sz w:val="20"/>
                      <w:szCs w:val="20"/>
                      <w:lang w:bidi="he-IL"/>
                    </w:rPr>
                    <w:t>.</w:t>
                  </w:r>
                  <w:r w:rsidR="00C46862"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 xml:space="preserve"> </w:t>
                  </w:r>
                  <w:r w:rsidR="00D936D5">
                    <w:rPr>
                      <w:color w:val="000003"/>
                      <w:sz w:val="20"/>
                      <w:szCs w:val="20"/>
                      <w:lang w:bidi="he-IL"/>
                    </w:rPr>
                    <w:t>Podawany nieobowiązkowo numer</w:t>
                  </w:r>
                  <w:r w:rsidR="008C2255"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 xml:space="preserve"> telefonu</w:t>
                  </w:r>
                </w:p>
              </w:tc>
            </w:tr>
            <w:tr w:rsidR="00301CBA" w:rsidRPr="00D310D7" w14:paraId="236DF698" w14:textId="77777777" w:rsidTr="003936F8">
              <w:trPr>
                <w:trHeight w:val="485"/>
              </w:trPr>
              <w:tc>
                <w:tcPr>
                  <w:tcW w:w="10375" w:type="dxa"/>
                  <w:gridSpan w:val="3"/>
                  <w:shd w:val="clear" w:color="auto" w:fill="FFFFFF"/>
                </w:tcPr>
                <w:p w14:paraId="64B73476" w14:textId="77777777" w:rsidR="00301CBA" w:rsidRPr="000A514B" w:rsidRDefault="001E7457" w:rsidP="00D936D5">
                  <w:pPr>
                    <w:pStyle w:val="Styl"/>
                    <w:rPr>
                      <w:color w:val="000003"/>
                      <w:sz w:val="20"/>
                      <w:szCs w:val="20"/>
                      <w:lang w:bidi="he-IL"/>
                    </w:rPr>
                  </w:pPr>
                  <w:r>
                    <w:rPr>
                      <w:b/>
                      <w:color w:val="000003"/>
                      <w:sz w:val="20"/>
                      <w:szCs w:val="20"/>
                      <w:lang w:bidi="he-IL"/>
                    </w:rPr>
                    <w:t>8</w:t>
                  </w:r>
                  <w:r w:rsidR="00301CBA">
                    <w:rPr>
                      <w:b/>
                      <w:color w:val="000003"/>
                      <w:sz w:val="20"/>
                      <w:szCs w:val="20"/>
                      <w:lang w:bidi="he-IL"/>
                    </w:rPr>
                    <w:t>.</w:t>
                  </w:r>
                  <w:r w:rsidR="002E76E8">
                    <w:rPr>
                      <w:color w:val="000003"/>
                      <w:sz w:val="20"/>
                      <w:szCs w:val="20"/>
                      <w:lang w:bidi="he-IL"/>
                    </w:rPr>
                    <w:t xml:space="preserve"> Podawany nieobowiązkowo adres</w:t>
                  </w:r>
                  <w:r w:rsidR="000A514B">
                    <w:rPr>
                      <w:color w:val="000003"/>
                      <w:sz w:val="20"/>
                      <w:szCs w:val="20"/>
                      <w:lang w:bidi="he-IL"/>
                    </w:rPr>
                    <w:t xml:space="preserve"> e-mail</w:t>
                  </w:r>
                </w:p>
                <w:p w14:paraId="63648C79" w14:textId="77777777" w:rsidR="000A514B" w:rsidRPr="00D310D7" w:rsidRDefault="000A514B" w:rsidP="00D936D5">
                  <w:pPr>
                    <w:pStyle w:val="Styl"/>
                    <w:rPr>
                      <w:b/>
                      <w:color w:val="000003"/>
                      <w:sz w:val="20"/>
                      <w:szCs w:val="20"/>
                      <w:lang w:bidi="he-IL"/>
                    </w:rPr>
                  </w:pPr>
                </w:p>
              </w:tc>
            </w:tr>
          </w:tbl>
          <w:p w14:paraId="4C99E9A1" w14:textId="77777777" w:rsidR="008B199C" w:rsidRPr="00D310D7" w:rsidRDefault="008B199C" w:rsidP="00D310D7">
            <w:pPr>
              <w:pStyle w:val="Styl"/>
              <w:spacing w:line="259" w:lineRule="exact"/>
              <w:rPr>
                <w:b/>
                <w:bCs/>
                <w:color w:val="000004"/>
                <w:sz w:val="22"/>
                <w:szCs w:val="22"/>
                <w:lang w:bidi="he-IL"/>
              </w:rPr>
            </w:pPr>
          </w:p>
        </w:tc>
      </w:tr>
      <w:tr w:rsidR="000C1A83" w:rsidRPr="00D310D7" w14:paraId="628E54E6" w14:textId="77777777" w:rsidTr="003936F8">
        <w:tblPrEx>
          <w:shd w:val="pct15" w:color="auto" w:fill="auto"/>
        </w:tblPrEx>
        <w:trPr>
          <w:trHeight w:val="225"/>
        </w:trPr>
        <w:tc>
          <w:tcPr>
            <w:tcW w:w="10944" w:type="dxa"/>
            <w:gridSpan w:val="2"/>
            <w:tcBorders>
              <w:bottom w:val="nil"/>
            </w:tcBorders>
            <w:shd w:val="pct15" w:color="auto" w:fill="auto"/>
          </w:tcPr>
          <w:p w14:paraId="109295ED" w14:textId="77777777" w:rsidR="00A65B41" w:rsidRPr="008B35F6" w:rsidRDefault="0072122F" w:rsidP="002E7028">
            <w:pPr>
              <w:pStyle w:val="Styl"/>
              <w:numPr>
                <w:ilvl w:val="0"/>
                <w:numId w:val="7"/>
              </w:numPr>
              <w:spacing w:before="40" w:after="40"/>
              <w:ind w:left="459" w:hanging="459"/>
              <w:rPr>
                <w:b/>
                <w:bCs/>
                <w:color w:val="000004"/>
                <w:sz w:val="22"/>
                <w:szCs w:val="22"/>
                <w:u w:val="single"/>
                <w:lang w:bidi="he-IL"/>
              </w:rPr>
            </w:pPr>
            <w:r w:rsidRPr="00AB6368">
              <w:rPr>
                <w:b/>
                <w:color w:val="000003"/>
                <w:w w:val="106"/>
                <w:sz w:val="22"/>
                <w:szCs w:val="22"/>
                <w:lang w:bidi="he-IL"/>
              </w:rPr>
              <w:t xml:space="preserve">DANE NIERUCHOMOŚCI - na której powstają </w:t>
            </w:r>
            <w:r w:rsidRPr="00AB6368">
              <w:rPr>
                <w:b/>
                <w:color w:val="0F0E12"/>
                <w:w w:val="106"/>
                <w:sz w:val="22"/>
                <w:szCs w:val="22"/>
                <w:lang w:bidi="he-IL"/>
              </w:rPr>
              <w:t>odpady k</w:t>
            </w:r>
            <w:r w:rsidRPr="00AB6368">
              <w:rPr>
                <w:b/>
                <w:color w:val="000003"/>
                <w:w w:val="106"/>
                <w:sz w:val="22"/>
                <w:szCs w:val="22"/>
                <w:lang w:bidi="he-IL"/>
              </w:rPr>
              <w:t>o</w:t>
            </w:r>
            <w:r w:rsidRPr="00AB6368">
              <w:rPr>
                <w:b/>
                <w:color w:val="0F0E12"/>
                <w:w w:val="106"/>
                <w:sz w:val="22"/>
                <w:szCs w:val="22"/>
                <w:lang w:bidi="he-IL"/>
              </w:rPr>
              <w:t>m</w:t>
            </w:r>
            <w:r w:rsidRPr="00AB6368">
              <w:rPr>
                <w:b/>
                <w:color w:val="000003"/>
                <w:w w:val="106"/>
                <w:sz w:val="22"/>
                <w:szCs w:val="22"/>
                <w:lang w:bidi="he-IL"/>
              </w:rPr>
              <w:t>una</w:t>
            </w:r>
            <w:r w:rsidRPr="00AB6368">
              <w:rPr>
                <w:b/>
                <w:color w:val="0F0E12"/>
                <w:w w:val="106"/>
                <w:sz w:val="22"/>
                <w:szCs w:val="22"/>
                <w:lang w:bidi="he-IL"/>
              </w:rPr>
              <w:t>l</w:t>
            </w:r>
            <w:r w:rsidRPr="00AB6368">
              <w:rPr>
                <w:b/>
                <w:color w:val="000003"/>
                <w:w w:val="106"/>
                <w:sz w:val="22"/>
                <w:szCs w:val="22"/>
                <w:lang w:bidi="he-IL"/>
              </w:rPr>
              <w:t>ne</w:t>
            </w:r>
            <w:r w:rsidR="008B35F6" w:rsidRPr="00D252EA">
              <w:rPr>
                <w:b/>
                <w:bCs/>
                <w:color w:val="000004"/>
                <w:sz w:val="22"/>
                <w:szCs w:val="22"/>
                <w:lang w:bidi="he-IL"/>
              </w:rPr>
              <w:t xml:space="preserve"> </w:t>
            </w:r>
            <w:r w:rsidR="00B773D1">
              <w:rPr>
                <w:b/>
                <w:bCs/>
                <w:color w:val="000004"/>
                <w:sz w:val="22"/>
                <w:szCs w:val="22"/>
                <w:vertAlign w:val="superscript"/>
                <w:lang w:bidi="he-IL"/>
              </w:rPr>
              <w:t>4</w:t>
            </w:r>
          </w:p>
        </w:tc>
      </w:tr>
      <w:tr w:rsidR="001F14E9" w:rsidRPr="00D310D7" w14:paraId="096F196F" w14:textId="77777777" w:rsidTr="003936F8">
        <w:tblPrEx>
          <w:shd w:val="pct15" w:color="auto" w:fill="auto"/>
        </w:tblPrEx>
        <w:trPr>
          <w:trHeight w:val="1499"/>
        </w:trPr>
        <w:tc>
          <w:tcPr>
            <w:tcW w:w="10944" w:type="dxa"/>
            <w:gridSpan w:val="2"/>
            <w:tcBorders>
              <w:top w:val="nil"/>
              <w:bottom w:val="single" w:sz="4" w:space="0" w:color="auto"/>
            </w:tcBorders>
            <w:shd w:val="pct15" w:color="auto" w:fill="auto"/>
          </w:tcPr>
          <w:tbl>
            <w:tblPr>
              <w:tblpPr w:leftFromText="141" w:rightFromText="141" w:vertAnchor="text" w:horzAnchor="margin" w:tblpY="-27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58"/>
              <w:gridCol w:w="3458"/>
              <w:gridCol w:w="3459"/>
            </w:tblGrid>
            <w:tr w:rsidR="001F14E9" w:rsidRPr="00D310D7" w14:paraId="4F871AAE" w14:textId="77777777" w:rsidTr="003936F8">
              <w:tc>
                <w:tcPr>
                  <w:tcW w:w="3458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14:paraId="095BF76A" w14:textId="77777777" w:rsidR="001F14E9" w:rsidRPr="00D310D7" w:rsidRDefault="001E7457" w:rsidP="001F14E9">
                  <w:pPr>
                    <w:pStyle w:val="Styl"/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r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9</w:t>
                  </w:r>
                  <w:r w:rsidR="001F14E9" w:rsidRPr="00D310D7"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.</w:t>
                  </w:r>
                  <w:r w:rsidR="001F14E9" w:rsidRPr="00D310D7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 xml:space="preserve"> Ulica</w:t>
                  </w:r>
                </w:p>
                <w:p w14:paraId="282F5AA7" w14:textId="77777777" w:rsidR="001F14E9" w:rsidRPr="00D310D7" w:rsidRDefault="001F14E9" w:rsidP="001F14E9">
                  <w:pPr>
                    <w:pStyle w:val="Styl"/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</w:p>
              </w:tc>
              <w:tc>
                <w:tcPr>
                  <w:tcW w:w="3458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14:paraId="3BB57489" w14:textId="2C6D658D" w:rsidR="001F14E9" w:rsidRPr="00D310D7" w:rsidRDefault="001E7457" w:rsidP="001F14E9">
                  <w:pPr>
                    <w:pStyle w:val="Styl"/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r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10</w:t>
                  </w:r>
                  <w:r w:rsidR="001F14E9" w:rsidRPr="00D310D7"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.</w:t>
                  </w:r>
                  <w:r w:rsidR="001F14E9" w:rsidRPr="00D310D7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 xml:space="preserve"> Numer </w:t>
                  </w:r>
                  <w:r w:rsidR="00C4428A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>budynku</w:t>
                  </w:r>
                </w:p>
              </w:tc>
              <w:tc>
                <w:tcPr>
                  <w:tcW w:w="3459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14:paraId="3B448AA1" w14:textId="77777777" w:rsidR="001F14E9" w:rsidRPr="00D310D7" w:rsidRDefault="001E7457" w:rsidP="001F14E9">
                  <w:pPr>
                    <w:pStyle w:val="Styl"/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r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11</w:t>
                  </w:r>
                  <w:r w:rsidR="001F14E9" w:rsidRPr="00D310D7"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.</w:t>
                  </w:r>
                  <w:r w:rsidR="001F14E9" w:rsidRPr="00D310D7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 xml:space="preserve"> Nr lokalu</w:t>
                  </w:r>
                </w:p>
              </w:tc>
            </w:tr>
            <w:tr w:rsidR="001F14E9" w:rsidRPr="00D310D7" w14:paraId="128D1EE8" w14:textId="77777777" w:rsidTr="003936F8">
              <w:tc>
                <w:tcPr>
                  <w:tcW w:w="3458" w:type="dxa"/>
                  <w:shd w:val="clear" w:color="auto" w:fill="FFFFFF"/>
                </w:tcPr>
                <w:p w14:paraId="0D175709" w14:textId="77777777" w:rsidR="001F14E9" w:rsidRPr="00D310D7" w:rsidRDefault="001E7457" w:rsidP="001F14E9">
                  <w:pPr>
                    <w:pStyle w:val="Styl"/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r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12</w:t>
                  </w:r>
                  <w:r w:rsidR="001F14E9" w:rsidRPr="00D310D7"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.</w:t>
                  </w:r>
                  <w:r w:rsidR="001F14E9" w:rsidRPr="00D310D7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 xml:space="preserve"> Miejscowość</w:t>
                  </w:r>
                </w:p>
                <w:p w14:paraId="5372B53B" w14:textId="77777777" w:rsidR="001F14E9" w:rsidRPr="00D310D7" w:rsidRDefault="001F14E9" w:rsidP="001F14E9">
                  <w:pPr>
                    <w:pStyle w:val="Styl"/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</w:p>
              </w:tc>
              <w:tc>
                <w:tcPr>
                  <w:tcW w:w="3458" w:type="dxa"/>
                  <w:shd w:val="clear" w:color="auto" w:fill="FFFFFF"/>
                </w:tcPr>
                <w:p w14:paraId="729F84C7" w14:textId="77777777" w:rsidR="001F14E9" w:rsidRPr="00D310D7" w:rsidRDefault="00301CBA" w:rsidP="001E7457">
                  <w:pPr>
                    <w:pStyle w:val="Styl"/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r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1</w:t>
                  </w:r>
                  <w:r w:rsidR="001E7457"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3</w:t>
                  </w:r>
                  <w:r w:rsidR="001F14E9" w:rsidRPr="00D310D7"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.</w:t>
                  </w:r>
                  <w:r w:rsidR="001F14E9" w:rsidRPr="00D310D7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 xml:space="preserve"> Kod pocztowy</w:t>
                  </w:r>
                </w:p>
              </w:tc>
              <w:tc>
                <w:tcPr>
                  <w:tcW w:w="3459" w:type="dxa"/>
                  <w:shd w:val="clear" w:color="auto" w:fill="FFFFFF"/>
                </w:tcPr>
                <w:p w14:paraId="6CB5B928" w14:textId="77777777" w:rsidR="001F14E9" w:rsidRPr="00D310D7" w:rsidRDefault="00301CBA" w:rsidP="001F14E9">
                  <w:pPr>
                    <w:pStyle w:val="Styl"/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r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1</w:t>
                  </w:r>
                  <w:r w:rsidR="001E7457"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4</w:t>
                  </w:r>
                  <w:r w:rsidR="001F14E9" w:rsidRPr="00D310D7"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.</w:t>
                  </w:r>
                  <w:r w:rsidR="001F14E9" w:rsidRPr="00D310D7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 xml:space="preserve"> Poczta</w:t>
                  </w:r>
                </w:p>
              </w:tc>
            </w:tr>
            <w:tr w:rsidR="001F14E9" w:rsidRPr="00D310D7" w14:paraId="50B56FCB" w14:textId="77777777" w:rsidTr="003936F8">
              <w:tc>
                <w:tcPr>
                  <w:tcW w:w="10375" w:type="dxa"/>
                  <w:gridSpan w:val="3"/>
                  <w:shd w:val="clear" w:color="auto" w:fill="FFFFFF"/>
                </w:tcPr>
                <w:p w14:paraId="4AE768FF" w14:textId="77777777" w:rsidR="001F14E9" w:rsidRPr="00D310D7" w:rsidRDefault="001F14E9" w:rsidP="001F14E9">
                  <w:pPr>
                    <w:pStyle w:val="Styl"/>
                    <w:rPr>
                      <w:color w:val="000003"/>
                      <w:sz w:val="20"/>
                      <w:szCs w:val="20"/>
                      <w:lang w:bidi="he-IL"/>
                    </w:rPr>
                  </w:pPr>
                  <w:r w:rsidRPr="00D310D7">
                    <w:rPr>
                      <w:b/>
                      <w:color w:val="000003"/>
                      <w:sz w:val="20"/>
                      <w:szCs w:val="20"/>
                      <w:lang w:bidi="he-IL"/>
                    </w:rPr>
                    <w:t>1</w:t>
                  </w:r>
                  <w:r w:rsidR="001E7457">
                    <w:rPr>
                      <w:b/>
                      <w:color w:val="000003"/>
                      <w:sz w:val="20"/>
                      <w:szCs w:val="20"/>
                      <w:lang w:bidi="he-IL"/>
                    </w:rPr>
                    <w:t>5</w:t>
                  </w:r>
                  <w:r w:rsidRPr="00D310D7">
                    <w:rPr>
                      <w:color w:val="0F0E12"/>
                      <w:sz w:val="20"/>
                      <w:szCs w:val="20"/>
                      <w:lang w:bidi="he-IL"/>
                    </w:rPr>
                    <w:t xml:space="preserve">. 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Numer ewidencyjn</w:t>
                  </w:r>
                  <w:r w:rsidRPr="00D310D7">
                    <w:rPr>
                      <w:color w:val="0F0E12"/>
                      <w:sz w:val="20"/>
                      <w:szCs w:val="20"/>
                      <w:lang w:bidi="he-IL"/>
                    </w:rPr>
                    <w:t xml:space="preserve">y 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 xml:space="preserve">działki z rejestru </w:t>
                  </w:r>
                  <w:r w:rsidRPr="00D310D7">
                    <w:rPr>
                      <w:color w:val="0F0E12"/>
                      <w:sz w:val="20"/>
                      <w:szCs w:val="20"/>
                      <w:lang w:bidi="he-IL"/>
                    </w:rPr>
                    <w:t>g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>run</w:t>
                  </w:r>
                  <w:r w:rsidRPr="00D310D7">
                    <w:rPr>
                      <w:color w:val="0F0E12"/>
                      <w:sz w:val="20"/>
                      <w:szCs w:val="20"/>
                      <w:lang w:bidi="he-IL"/>
                    </w:rPr>
                    <w:t>t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 xml:space="preserve">ów </w:t>
                  </w:r>
                  <w:r w:rsidR="00DE65F7" w:rsidRPr="00DE65F7">
                    <w:rPr>
                      <w:color w:val="000003"/>
                      <w:sz w:val="16"/>
                      <w:szCs w:val="16"/>
                      <w:lang w:bidi="he-IL"/>
                    </w:rPr>
                    <w:t>(podać w przypadku braku nr nieruchomości)</w:t>
                  </w:r>
                </w:p>
                <w:p w14:paraId="2AB3D9C0" w14:textId="77777777" w:rsidR="001F14E9" w:rsidRPr="00D310D7" w:rsidRDefault="001F14E9" w:rsidP="001F14E9">
                  <w:pPr>
                    <w:pStyle w:val="Styl"/>
                    <w:rPr>
                      <w:color w:val="000003"/>
                      <w:sz w:val="20"/>
                      <w:szCs w:val="20"/>
                      <w:lang w:bidi="he-IL"/>
                    </w:rPr>
                  </w:pPr>
                </w:p>
              </w:tc>
            </w:tr>
          </w:tbl>
          <w:p w14:paraId="5B8E9ECE" w14:textId="77777777" w:rsidR="00A65B41" w:rsidRPr="00AB6368" w:rsidRDefault="00A65B41" w:rsidP="00D310D7">
            <w:pPr>
              <w:pStyle w:val="Styl"/>
              <w:spacing w:line="259" w:lineRule="exact"/>
              <w:rPr>
                <w:b/>
                <w:color w:val="000003"/>
                <w:w w:val="106"/>
                <w:sz w:val="22"/>
                <w:szCs w:val="22"/>
                <w:lang w:bidi="he-IL"/>
              </w:rPr>
            </w:pPr>
          </w:p>
        </w:tc>
      </w:tr>
      <w:tr w:rsidR="007C1281" w:rsidRPr="00D310D7" w14:paraId="648B675C" w14:textId="77777777" w:rsidTr="003936F8">
        <w:tblPrEx>
          <w:shd w:val="pct15" w:color="auto" w:fill="auto"/>
        </w:tblPrEx>
        <w:trPr>
          <w:trHeight w:val="253"/>
        </w:trPr>
        <w:tc>
          <w:tcPr>
            <w:tcW w:w="10944" w:type="dxa"/>
            <w:gridSpan w:val="2"/>
            <w:tcBorders>
              <w:top w:val="nil"/>
              <w:bottom w:val="single" w:sz="4" w:space="0" w:color="auto"/>
            </w:tcBorders>
            <w:shd w:val="pct15" w:color="auto" w:fill="auto"/>
          </w:tcPr>
          <w:p w14:paraId="062F6D93" w14:textId="77777777" w:rsidR="007C1281" w:rsidRPr="00D310D7" w:rsidRDefault="007C1281" w:rsidP="002E7028">
            <w:pPr>
              <w:pStyle w:val="Styl"/>
              <w:numPr>
                <w:ilvl w:val="0"/>
                <w:numId w:val="7"/>
              </w:numPr>
              <w:spacing w:before="60" w:after="60" w:line="225" w:lineRule="exact"/>
              <w:ind w:left="459" w:hanging="425"/>
              <w:rPr>
                <w:b/>
                <w:bCs/>
                <w:color w:val="000004"/>
                <w:sz w:val="22"/>
                <w:szCs w:val="22"/>
                <w:u w:val="single"/>
                <w:lang w:bidi="he-IL"/>
              </w:rPr>
            </w:pPr>
            <w:r>
              <w:rPr>
                <w:b/>
                <w:color w:val="000003"/>
                <w:w w:val="106"/>
                <w:sz w:val="22"/>
                <w:szCs w:val="22"/>
                <w:lang w:bidi="he-IL"/>
              </w:rPr>
              <w:t xml:space="preserve"> </w:t>
            </w:r>
            <w:r w:rsidRPr="00AB6368">
              <w:rPr>
                <w:b/>
                <w:color w:val="000003"/>
                <w:w w:val="106"/>
                <w:sz w:val="22"/>
                <w:szCs w:val="22"/>
                <w:lang w:bidi="he-IL"/>
              </w:rPr>
              <w:t>ADRES DO KORESPONDENCJI -</w:t>
            </w:r>
            <w:r w:rsidRPr="00AB6368">
              <w:rPr>
                <w:b/>
                <w:color w:val="0F0E12"/>
                <w:w w:val="106"/>
                <w:sz w:val="22"/>
                <w:szCs w:val="22"/>
                <w:lang w:bidi="he-IL"/>
              </w:rPr>
              <w:t>j</w:t>
            </w:r>
            <w:r w:rsidRPr="00AB6368">
              <w:rPr>
                <w:b/>
                <w:color w:val="000003"/>
                <w:w w:val="106"/>
                <w:sz w:val="22"/>
                <w:szCs w:val="22"/>
                <w:lang w:bidi="he-IL"/>
              </w:rPr>
              <w:t xml:space="preserve">eśli jest </w:t>
            </w:r>
            <w:r w:rsidRPr="00AB6368">
              <w:rPr>
                <w:b/>
                <w:color w:val="0F0E12"/>
                <w:w w:val="106"/>
                <w:sz w:val="22"/>
                <w:szCs w:val="22"/>
                <w:lang w:bidi="he-IL"/>
              </w:rPr>
              <w:t>i</w:t>
            </w:r>
            <w:r w:rsidRPr="00AB6368">
              <w:rPr>
                <w:b/>
                <w:color w:val="000003"/>
                <w:w w:val="106"/>
                <w:sz w:val="22"/>
                <w:szCs w:val="22"/>
                <w:lang w:bidi="he-IL"/>
              </w:rPr>
              <w:t>nn</w:t>
            </w:r>
            <w:r w:rsidRPr="00AB6368">
              <w:rPr>
                <w:b/>
                <w:color w:val="0F0E12"/>
                <w:w w:val="106"/>
                <w:sz w:val="22"/>
                <w:szCs w:val="22"/>
                <w:lang w:bidi="he-IL"/>
              </w:rPr>
              <w:t>y, niż</w:t>
            </w:r>
            <w:r>
              <w:rPr>
                <w:b/>
                <w:color w:val="0F0E12"/>
                <w:w w:val="106"/>
                <w:sz w:val="22"/>
                <w:szCs w:val="22"/>
                <w:lang w:bidi="he-IL"/>
              </w:rPr>
              <w:t xml:space="preserve"> adres</w:t>
            </w:r>
            <w:r w:rsidRPr="00AB6368">
              <w:rPr>
                <w:b/>
                <w:color w:val="0F0E12"/>
                <w:w w:val="106"/>
                <w:sz w:val="22"/>
                <w:szCs w:val="22"/>
                <w:lang w:bidi="he-IL"/>
              </w:rPr>
              <w:t xml:space="preserve"> </w:t>
            </w:r>
            <w:r w:rsidRPr="00AB6368">
              <w:rPr>
                <w:b/>
                <w:color w:val="000003"/>
                <w:w w:val="106"/>
                <w:sz w:val="22"/>
                <w:szCs w:val="22"/>
                <w:lang w:bidi="he-IL"/>
              </w:rPr>
              <w:t>n</w:t>
            </w:r>
            <w:r w:rsidRPr="00AB6368">
              <w:rPr>
                <w:b/>
                <w:color w:val="0F0E12"/>
                <w:w w:val="106"/>
                <w:sz w:val="22"/>
                <w:szCs w:val="22"/>
                <w:lang w:bidi="he-IL"/>
              </w:rPr>
              <w:t>ier</w:t>
            </w:r>
            <w:r w:rsidRPr="00AB6368">
              <w:rPr>
                <w:b/>
                <w:color w:val="000003"/>
                <w:w w:val="106"/>
                <w:sz w:val="22"/>
                <w:szCs w:val="22"/>
                <w:lang w:bidi="he-IL"/>
              </w:rPr>
              <w:t>uchomośc</w:t>
            </w:r>
            <w:r w:rsidRPr="00AB6368">
              <w:rPr>
                <w:b/>
                <w:color w:val="0F0E12"/>
                <w:w w:val="106"/>
                <w:sz w:val="22"/>
                <w:szCs w:val="22"/>
                <w:lang w:bidi="he-IL"/>
              </w:rPr>
              <w:t>i</w:t>
            </w:r>
            <w:r w:rsidRPr="00AB6368">
              <w:rPr>
                <w:b/>
                <w:color w:val="000003"/>
                <w:w w:val="106"/>
                <w:sz w:val="22"/>
                <w:szCs w:val="22"/>
                <w:lang w:bidi="he-IL"/>
              </w:rPr>
              <w:t xml:space="preserve"> z</w:t>
            </w:r>
            <w:r w:rsidRPr="00AB6368">
              <w:rPr>
                <w:b/>
                <w:color w:val="0F0E12"/>
                <w:w w:val="106"/>
                <w:sz w:val="22"/>
                <w:szCs w:val="22"/>
                <w:lang w:bidi="he-IL"/>
              </w:rPr>
              <w:t xml:space="preserve"> </w:t>
            </w:r>
            <w:r>
              <w:rPr>
                <w:b/>
                <w:color w:val="000003"/>
                <w:w w:val="106"/>
                <w:sz w:val="22"/>
                <w:szCs w:val="22"/>
                <w:lang w:bidi="he-IL"/>
              </w:rPr>
              <w:t>poz. D</w:t>
            </w:r>
            <w:r w:rsidRPr="00AB6368">
              <w:rPr>
                <w:b/>
                <w:color w:val="000003"/>
                <w:w w:val="106"/>
                <w:sz w:val="22"/>
                <w:szCs w:val="22"/>
                <w:lang w:bidi="he-IL"/>
              </w:rPr>
              <w:t xml:space="preserve"> </w:t>
            </w:r>
          </w:p>
        </w:tc>
      </w:tr>
      <w:tr w:rsidR="007C1281" w:rsidRPr="00D310D7" w14:paraId="442BAEE9" w14:textId="77777777" w:rsidTr="003936F8">
        <w:tblPrEx>
          <w:shd w:val="pct15" w:color="auto" w:fill="auto"/>
        </w:tblPrEx>
        <w:trPr>
          <w:trHeight w:val="1753"/>
        </w:trPr>
        <w:tc>
          <w:tcPr>
            <w:tcW w:w="10944" w:type="dxa"/>
            <w:gridSpan w:val="2"/>
            <w:tcBorders>
              <w:bottom w:val="single" w:sz="4" w:space="0" w:color="auto"/>
            </w:tcBorders>
            <w:shd w:val="pct15" w:color="auto" w:fill="auto"/>
          </w:tcPr>
          <w:tbl>
            <w:tblPr>
              <w:tblpPr w:leftFromText="141" w:rightFromText="141" w:vertAnchor="text" w:horzAnchor="margin" w:tblpY="-309"/>
              <w:tblOverlap w:val="never"/>
              <w:tblW w:w="0" w:type="auto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50"/>
              <w:gridCol w:w="8"/>
              <w:gridCol w:w="3458"/>
              <w:gridCol w:w="1868"/>
              <w:gridCol w:w="1592"/>
            </w:tblGrid>
            <w:tr w:rsidR="007C1281" w:rsidRPr="00D310D7" w14:paraId="6FBBCBFA" w14:textId="77777777" w:rsidTr="003936F8">
              <w:tc>
                <w:tcPr>
                  <w:tcW w:w="3458" w:type="dxa"/>
                  <w:gridSpan w:val="2"/>
                  <w:tcBorders>
                    <w:top w:val="single" w:sz="4" w:space="0" w:color="auto"/>
                  </w:tcBorders>
                  <w:shd w:val="clear" w:color="auto" w:fill="FFFFFF"/>
                </w:tcPr>
                <w:p w14:paraId="53090EC9" w14:textId="77777777" w:rsidR="007C1281" w:rsidRPr="00D310D7" w:rsidRDefault="007C1281" w:rsidP="007C1281">
                  <w:pPr>
                    <w:pStyle w:val="Styl"/>
                    <w:spacing w:line="259" w:lineRule="exact"/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r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16</w:t>
                  </w:r>
                  <w:r w:rsidRPr="00D310D7"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.</w:t>
                  </w:r>
                  <w:r w:rsidRPr="00D310D7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 xml:space="preserve"> Kraj</w:t>
                  </w:r>
                </w:p>
                <w:p w14:paraId="1D89111C" w14:textId="77777777" w:rsidR="007C1281" w:rsidRPr="00D310D7" w:rsidRDefault="007C1281" w:rsidP="007C1281">
                  <w:pPr>
                    <w:pStyle w:val="Styl"/>
                    <w:spacing w:line="259" w:lineRule="exact"/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</w:p>
              </w:tc>
              <w:tc>
                <w:tcPr>
                  <w:tcW w:w="3458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14:paraId="2E621BB7" w14:textId="77777777" w:rsidR="007C1281" w:rsidRPr="00D310D7" w:rsidRDefault="007C1281" w:rsidP="007C1281">
                  <w:pPr>
                    <w:pStyle w:val="Styl"/>
                    <w:spacing w:line="259" w:lineRule="exact"/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r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17</w:t>
                  </w:r>
                  <w:r w:rsidRPr="00D310D7"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.</w:t>
                  </w:r>
                  <w:r w:rsidRPr="00D310D7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 xml:space="preserve"> Województwo</w:t>
                  </w:r>
                </w:p>
              </w:tc>
              <w:tc>
                <w:tcPr>
                  <w:tcW w:w="3460" w:type="dxa"/>
                  <w:gridSpan w:val="2"/>
                  <w:tcBorders>
                    <w:top w:val="single" w:sz="4" w:space="0" w:color="auto"/>
                  </w:tcBorders>
                  <w:shd w:val="clear" w:color="auto" w:fill="FFFFFF"/>
                </w:tcPr>
                <w:p w14:paraId="04CE0C55" w14:textId="77777777" w:rsidR="007C1281" w:rsidRPr="00D310D7" w:rsidRDefault="007C1281" w:rsidP="007C1281">
                  <w:pPr>
                    <w:pStyle w:val="Styl"/>
                    <w:spacing w:line="259" w:lineRule="exact"/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r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18</w:t>
                  </w:r>
                  <w:r w:rsidRPr="00D310D7"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.</w:t>
                  </w:r>
                  <w:r w:rsidRPr="00D310D7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 xml:space="preserve"> Powiat</w:t>
                  </w:r>
                </w:p>
              </w:tc>
            </w:tr>
            <w:tr w:rsidR="007C1281" w:rsidRPr="00D310D7" w14:paraId="79B403E0" w14:textId="77777777" w:rsidTr="00FD57A1">
              <w:tc>
                <w:tcPr>
                  <w:tcW w:w="3458" w:type="dxa"/>
                  <w:gridSpan w:val="2"/>
                  <w:tcBorders>
                    <w:top w:val="single" w:sz="4" w:space="0" w:color="auto"/>
                  </w:tcBorders>
                  <w:shd w:val="clear" w:color="auto" w:fill="FFFFFF"/>
                </w:tcPr>
                <w:p w14:paraId="128D3161" w14:textId="77777777" w:rsidR="007C1281" w:rsidRPr="00D310D7" w:rsidRDefault="007C1281" w:rsidP="007C1281">
                  <w:pPr>
                    <w:pStyle w:val="Styl"/>
                    <w:spacing w:line="259" w:lineRule="exact"/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r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19</w:t>
                  </w:r>
                  <w:r w:rsidRPr="00D310D7"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.</w:t>
                  </w:r>
                  <w:r w:rsidRPr="00D310D7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 xml:space="preserve"> Gmina</w:t>
                  </w:r>
                </w:p>
                <w:p w14:paraId="4DAC1DF2" w14:textId="77777777" w:rsidR="007C1281" w:rsidRPr="00D310D7" w:rsidRDefault="007C1281" w:rsidP="007C1281">
                  <w:pPr>
                    <w:pStyle w:val="Styl"/>
                    <w:spacing w:line="259" w:lineRule="exact"/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</w:p>
              </w:tc>
              <w:tc>
                <w:tcPr>
                  <w:tcW w:w="3458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14:paraId="5F05A03C" w14:textId="77777777" w:rsidR="007C1281" w:rsidRPr="00D310D7" w:rsidRDefault="007C1281" w:rsidP="007C1281">
                  <w:pPr>
                    <w:pStyle w:val="Styl"/>
                    <w:spacing w:line="259" w:lineRule="exact"/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r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20</w:t>
                  </w:r>
                  <w:r w:rsidRPr="00D310D7"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.</w:t>
                  </w:r>
                  <w:r w:rsidRPr="00D310D7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 xml:space="preserve"> Ulica</w:t>
                  </w:r>
                </w:p>
              </w:tc>
              <w:tc>
                <w:tcPr>
                  <w:tcW w:w="1868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14:paraId="75E0F709" w14:textId="226D908B" w:rsidR="007C1281" w:rsidRPr="00D310D7" w:rsidRDefault="007C1281" w:rsidP="007C1281">
                  <w:pPr>
                    <w:pStyle w:val="Styl"/>
                    <w:spacing w:line="259" w:lineRule="exact"/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r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21.</w:t>
                  </w:r>
                  <w:r w:rsidRPr="00D310D7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 xml:space="preserve"> Numer </w:t>
                  </w:r>
                  <w:r w:rsidR="00FD57A1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>budynku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14:paraId="5271FAEC" w14:textId="77777777" w:rsidR="007C1281" w:rsidRPr="00D310D7" w:rsidRDefault="007C1281" w:rsidP="007C1281">
                  <w:pPr>
                    <w:pStyle w:val="Styl"/>
                    <w:spacing w:line="259" w:lineRule="exact"/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r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22</w:t>
                  </w:r>
                  <w:r w:rsidRPr="00D310D7"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.</w:t>
                  </w:r>
                  <w:r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 xml:space="preserve"> Nr l</w:t>
                  </w:r>
                  <w:r w:rsidRPr="00D310D7"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  <w:t>okalu</w:t>
                  </w:r>
                </w:p>
              </w:tc>
            </w:tr>
            <w:tr w:rsidR="007C1281" w:rsidRPr="00D310D7" w14:paraId="014E8320" w14:textId="77777777" w:rsidTr="003936F8">
              <w:tc>
                <w:tcPr>
                  <w:tcW w:w="3450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14:paraId="0A05A7E8" w14:textId="77777777" w:rsidR="007C1281" w:rsidRPr="00D310D7" w:rsidRDefault="007C1281" w:rsidP="007C1281">
                  <w:pPr>
                    <w:pStyle w:val="Styl"/>
                    <w:spacing w:line="276" w:lineRule="auto"/>
                    <w:rPr>
                      <w:color w:val="000003"/>
                      <w:sz w:val="20"/>
                      <w:szCs w:val="20"/>
                      <w:lang w:bidi="he-IL"/>
                    </w:rPr>
                  </w:pPr>
                  <w:r>
                    <w:rPr>
                      <w:b/>
                      <w:color w:val="000003"/>
                      <w:sz w:val="20"/>
                      <w:szCs w:val="20"/>
                      <w:lang w:bidi="he-IL"/>
                    </w:rPr>
                    <w:t>23</w:t>
                  </w:r>
                  <w:r w:rsidRPr="00D310D7">
                    <w:rPr>
                      <w:b/>
                      <w:color w:val="000003"/>
                      <w:sz w:val="20"/>
                      <w:szCs w:val="20"/>
                      <w:lang w:bidi="he-IL"/>
                    </w:rPr>
                    <w:t>.</w:t>
                  </w:r>
                  <w:r w:rsidRPr="00D310D7">
                    <w:rPr>
                      <w:color w:val="000003"/>
                      <w:sz w:val="20"/>
                      <w:szCs w:val="20"/>
                      <w:lang w:bidi="he-IL"/>
                    </w:rPr>
                    <w:t xml:space="preserve"> Miejscowość</w:t>
                  </w:r>
                </w:p>
                <w:p w14:paraId="160728C1" w14:textId="77777777" w:rsidR="007C1281" w:rsidRPr="00D310D7" w:rsidRDefault="007C1281" w:rsidP="007C1281">
                  <w:pPr>
                    <w:pStyle w:val="Styl"/>
                    <w:spacing w:line="276" w:lineRule="auto"/>
                    <w:rPr>
                      <w:color w:val="000003"/>
                      <w:sz w:val="20"/>
                      <w:szCs w:val="20"/>
                      <w:lang w:bidi="he-IL"/>
                    </w:rPr>
                  </w:pPr>
                </w:p>
              </w:tc>
              <w:tc>
                <w:tcPr>
                  <w:tcW w:w="3466" w:type="dxa"/>
                  <w:gridSpan w:val="2"/>
                  <w:tcBorders>
                    <w:top w:val="single" w:sz="4" w:space="0" w:color="auto"/>
                  </w:tcBorders>
                  <w:shd w:val="clear" w:color="auto" w:fill="FFFFFF"/>
                </w:tcPr>
                <w:p w14:paraId="2BB333CE" w14:textId="77777777" w:rsidR="007C1281" w:rsidRPr="00D310D7" w:rsidRDefault="007C1281" w:rsidP="007C128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3"/>
                      <w:sz w:val="20"/>
                      <w:szCs w:val="20"/>
                      <w:lang w:eastAsia="pl-PL" w:bidi="he-IL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3"/>
                      <w:sz w:val="20"/>
                      <w:szCs w:val="20"/>
                      <w:lang w:eastAsia="pl-PL" w:bidi="he-IL"/>
                    </w:rPr>
                    <w:t>24</w:t>
                  </w:r>
                  <w:r w:rsidRPr="00D310D7">
                    <w:rPr>
                      <w:rFonts w:ascii="Times New Roman" w:eastAsia="Times New Roman" w:hAnsi="Times New Roman"/>
                      <w:b/>
                      <w:color w:val="000003"/>
                      <w:sz w:val="20"/>
                      <w:szCs w:val="20"/>
                      <w:lang w:eastAsia="pl-PL" w:bidi="he-IL"/>
                    </w:rPr>
                    <w:t>.</w:t>
                  </w:r>
                  <w:r w:rsidRPr="00D310D7">
                    <w:rPr>
                      <w:rFonts w:ascii="Times New Roman" w:eastAsia="Times New Roman" w:hAnsi="Times New Roman"/>
                      <w:color w:val="000003"/>
                      <w:sz w:val="20"/>
                      <w:szCs w:val="20"/>
                      <w:lang w:eastAsia="pl-PL" w:bidi="he-IL"/>
                    </w:rPr>
                    <w:t xml:space="preserve"> Kod pocztowy</w:t>
                  </w:r>
                </w:p>
                <w:p w14:paraId="14D72873" w14:textId="77777777" w:rsidR="007C1281" w:rsidRPr="00D310D7" w:rsidRDefault="007C1281" w:rsidP="007C1281">
                  <w:pPr>
                    <w:pStyle w:val="Styl"/>
                    <w:spacing w:line="276" w:lineRule="auto"/>
                    <w:rPr>
                      <w:color w:val="000003"/>
                      <w:sz w:val="20"/>
                      <w:szCs w:val="20"/>
                      <w:lang w:bidi="he-IL"/>
                    </w:rPr>
                  </w:pPr>
                </w:p>
              </w:tc>
              <w:tc>
                <w:tcPr>
                  <w:tcW w:w="3460" w:type="dxa"/>
                  <w:gridSpan w:val="2"/>
                  <w:tcBorders>
                    <w:top w:val="single" w:sz="4" w:space="0" w:color="auto"/>
                  </w:tcBorders>
                  <w:shd w:val="clear" w:color="auto" w:fill="FFFFFF"/>
                </w:tcPr>
                <w:p w14:paraId="1D37899D" w14:textId="77777777" w:rsidR="007C1281" w:rsidRPr="00D310D7" w:rsidRDefault="007C1281" w:rsidP="007C128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3"/>
                      <w:sz w:val="20"/>
                      <w:szCs w:val="20"/>
                      <w:lang w:eastAsia="pl-PL" w:bidi="he-IL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3"/>
                      <w:sz w:val="20"/>
                      <w:szCs w:val="20"/>
                      <w:lang w:eastAsia="pl-PL" w:bidi="he-IL"/>
                    </w:rPr>
                    <w:t>25</w:t>
                  </w:r>
                  <w:r w:rsidRPr="00D310D7">
                    <w:rPr>
                      <w:rFonts w:ascii="Times New Roman" w:eastAsia="Times New Roman" w:hAnsi="Times New Roman"/>
                      <w:b/>
                      <w:color w:val="000003"/>
                      <w:sz w:val="20"/>
                      <w:szCs w:val="20"/>
                      <w:lang w:eastAsia="pl-PL" w:bidi="he-IL"/>
                    </w:rPr>
                    <w:t>.</w:t>
                  </w:r>
                  <w:r>
                    <w:rPr>
                      <w:rFonts w:ascii="Times New Roman" w:eastAsia="Times New Roman" w:hAnsi="Times New Roman"/>
                      <w:color w:val="000003"/>
                      <w:sz w:val="20"/>
                      <w:szCs w:val="20"/>
                      <w:lang w:eastAsia="pl-PL" w:bidi="he-IL"/>
                    </w:rPr>
                    <w:t xml:space="preserve"> P</w:t>
                  </w:r>
                  <w:r w:rsidRPr="00D310D7">
                    <w:rPr>
                      <w:rFonts w:ascii="Times New Roman" w:eastAsia="Times New Roman" w:hAnsi="Times New Roman"/>
                      <w:color w:val="000003"/>
                      <w:sz w:val="20"/>
                      <w:szCs w:val="20"/>
                      <w:lang w:eastAsia="pl-PL" w:bidi="he-IL"/>
                    </w:rPr>
                    <w:t>oczta</w:t>
                  </w:r>
                </w:p>
                <w:p w14:paraId="76A70A99" w14:textId="77777777" w:rsidR="007C1281" w:rsidRPr="00D310D7" w:rsidRDefault="007C1281" w:rsidP="007C1281">
                  <w:pPr>
                    <w:pStyle w:val="Styl"/>
                    <w:spacing w:line="276" w:lineRule="auto"/>
                    <w:rPr>
                      <w:color w:val="000003"/>
                      <w:sz w:val="20"/>
                      <w:szCs w:val="20"/>
                      <w:lang w:bidi="he-IL"/>
                    </w:rPr>
                  </w:pPr>
                </w:p>
              </w:tc>
            </w:tr>
          </w:tbl>
          <w:p w14:paraId="3C0919B3" w14:textId="77777777" w:rsidR="007C1281" w:rsidRPr="00AB6368" w:rsidRDefault="007C1281" w:rsidP="007C1281">
            <w:pPr>
              <w:pStyle w:val="Styl"/>
              <w:spacing w:line="259" w:lineRule="exact"/>
              <w:rPr>
                <w:b/>
                <w:color w:val="000003"/>
                <w:w w:val="106"/>
                <w:sz w:val="22"/>
                <w:szCs w:val="22"/>
                <w:lang w:bidi="he-IL"/>
              </w:rPr>
            </w:pPr>
          </w:p>
        </w:tc>
      </w:tr>
    </w:tbl>
    <w:p w14:paraId="5AE1FF81" w14:textId="77777777" w:rsidR="009E3DF6" w:rsidRDefault="009E3DF6" w:rsidP="008755E3">
      <w:pPr>
        <w:pStyle w:val="Styl"/>
        <w:spacing w:line="259" w:lineRule="exact"/>
        <w:rPr>
          <w:b/>
          <w:bCs/>
          <w:color w:val="000004"/>
          <w:sz w:val="22"/>
          <w:szCs w:val="22"/>
          <w:lang w:bidi="he-IL"/>
        </w:rPr>
        <w:sectPr w:rsidR="009E3DF6" w:rsidSect="00045B22">
          <w:pgSz w:w="11906" w:h="16838"/>
          <w:pgMar w:top="284" w:right="720" w:bottom="0" w:left="720" w:header="709" w:footer="709" w:gutter="0"/>
          <w:cols w:space="708"/>
          <w:docGrid w:linePitch="360"/>
        </w:sectPr>
      </w:pPr>
    </w:p>
    <w:tbl>
      <w:tblPr>
        <w:tblW w:w="1080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shd w:val="pct15" w:color="auto" w:fill="auto"/>
        <w:tblLayout w:type="fixed"/>
        <w:tblLook w:val="04A0" w:firstRow="1" w:lastRow="0" w:firstColumn="1" w:lastColumn="0" w:noHBand="0" w:noVBand="1"/>
      </w:tblPr>
      <w:tblGrid>
        <w:gridCol w:w="10803"/>
      </w:tblGrid>
      <w:tr w:rsidR="00AE04AF" w:rsidRPr="00D310D7" w14:paraId="47D7C988" w14:textId="77777777" w:rsidTr="002231E1">
        <w:trPr>
          <w:trHeight w:val="4948"/>
        </w:trPr>
        <w:tc>
          <w:tcPr>
            <w:tcW w:w="10803" w:type="dxa"/>
            <w:shd w:val="pct15" w:color="auto" w:fill="auto"/>
          </w:tcPr>
          <w:p w14:paraId="2B13D00E" w14:textId="77777777" w:rsidR="00C752B1" w:rsidRPr="00AB707A" w:rsidRDefault="00345761" w:rsidP="00C752B1">
            <w:pPr>
              <w:pStyle w:val="Styl"/>
              <w:numPr>
                <w:ilvl w:val="0"/>
                <w:numId w:val="7"/>
              </w:numPr>
              <w:ind w:left="63" w:firstLine="0"/>
              <w:jc w:val="both"/>
              <w:rPr>
                <w:b/>
                <w:bCs/>
                <w:color w:val="000004"/>
                <w:sz w:val="18"/>
                <w:szCs w:val="18"/>
                <w:lang w:bidi="he-IL"/>
              </w:rPr>
            </w:pPr>
            <w:r>
              <w:rPr>
                <w:b/>
                <w:bCs/>
                <w:color w:val="000004"/>
                <w:sz w:val="22"/>
                <w:szCs w:val="22"/>
                <w:lang w:bidi="he-IL"/>
              </w:rPr>
              <w:lastRenderedPageBreak/>
              <w:t>OŚWIADCZENIE WŁAŚCICIELA</w:t>
            </w:r>
            <w:r w:rsidR="00F34EA7">
              <w:rPr>
                <w:b/>
                <w:bCs/>
                <w:color w:val="000004"/>
                <w:sz w:val="22"/>
                <w:szCs w:val="22"/>
                <w:lang w:bidi="he-IL"/>
              </w:rPr>
              <w:t xml:space="preserve"> </w:t>
            </w:r>
            <w:r>
              <w:rPr>
                <w:b/>
                <w:bCs/>
                <w:color w:val="000004"/>
                <w:sz w:val="22"/>
                <w:szCs w:val="22"/>
                <w:lang w:bidi="he-IL"/>
              </w:rPr>
              <w:t>BUDYNKU</w:t>
            </w:r>
            <w:r w:rsidR="007525C7" w:rsidRPr="007525C7">
              <w:rPr>
                <w:b/>
                <w:bCs/>
                <w:color w:val="000004"/>
                <w:sz w:val="22"/>
                <w:szCs w:val="22"/>
                <w:lang w:bidi="he-IL"/>
              </w:rPr>
              <w:t xml:space="preserve"> MIESZKA</w:t>
            </w:r>
            <w:r w:rsidR="00C041AB">
              <w:rPr>
                <w:b/>
                <w:bCs/>
                <w:color w:val="000004"/>
                <w:sz w:val="22"/>
                <w:szCs w:val="22"/>
                <w:lang w:bidi="he-IL"/>
              </w:rPr>
              <w:t>LNEGO JEDNORODZINNEGO</w:t>
            </w:r>
            <w:r w:rsidR="00F34EA7">
              <w:rPr>
                <w:b/>
                <w:bCs/>
                <w:color w:val="000004"/>
                <w:sz w:val="22"/>
                <w:szCs w:val="22"/>
                <w:lang w:bidi="he-IL"/>
              </w:rPr>
              <w:t xml:space="preserve"> KOMPOSTUJĄ</w:t>
            </w:r>
            <w:r>
              <w:rPr>
                <w:b/>
                <w:bCs/>
                <w:color w:val="000004"/>
                <w:sz w:val="22"/>
                <w:szCs w:val="22"/>
                <w:lang w:bidi="he-IL"/>
              </w:rPr>
              <w:t>CEGO</w:t>
            </w:r>
            <w:r w:rsidR="003420E7">
              <w:rPr>
                <w:b/>
                <w:bCs/>
                <w:color w:val="000004"/>
                <w:sz w:val="22"/>
                <w:szCs w:val="22"/>
                <w:lang w:bidi="he-IL"/>
              </w:rPr>
              <w:t xml:space="preserve"> BIOODPADY </w:t>
            </w:r>
            <w:r w:rsidR="007525C7" w:rsidRPr="007525C7">
              <w:rPr>
                <w:b/>
                <w:bCs/>
                <w:color w:val="000004"/>
                <w:sz w:val="22"/>
                <w:szCs w:val="22"/>
                <w:lang w:bidi="he-IL"/>
              </w:rPr>
              <w:t xml:space="preserve">W KOMPOSTOWNIKU </w:t>
            </w:r>
            <w:r w:rsidR="007525C7">
              <w:rPr>
                <w:b/>
                <w:bCs/>
                <w:color w:val="000004"/>
                <w:sz w:val="22"/>
                <w:szCs w:val="22"/>
                <w:lang w:bidi="he-IL"/>
              </w:rPr>
              <w:t>PRZYDOMOWYM</w:t>
            </w:r>
            <w:r w:rsidR="00B24933" w:rsidRPr="00B24933">
              <w:rPr>
                <w:b/>
                <w:bCs/>
                <w:color w:val="000004"/>
                <w:sz w:val="22"/>
                <w:szCs w:val="22"/>
                <w:vertAlign w:val="superscript"/>
                <w:lang w:bidi="he-IL"/>
              </w:rPr>
              <w:t>5</w:t>
            </w:r>
            <w:r w:rsidR="007525C7">
              <w:rPr>
                <w:b/>
                <w:bCs/>
                <w:color w:val="000004"/>
                <w:sz w:val="22"/>
                <w:szCs w:val="22"/>
                <w:lang w:bidi="he-IL"/>
              </w:rPr>
              <w:t xml:space="preserve"> </w:t>
            </w:r>
            <w:r w:rsidR="007525C7" w:rsidRPr="00C42938">
              <w:rPr>
                <w:sz w:val="20"/>
                <w:szCs w:val="20"/>
              </w:rPr>
              <w:t>(zaznaczyć właściwy kwadrat poprzez postawienia znaku „X”).</w:t>
            </w:r>
          </w:p>
          <w:p w14:paraId="32217AE9" w14:textId="77777777" w:rsidR="00AB707A" w:rsidRPr="00DA2A1F" w:rsidRDefault="00AB707A" w:rsidP="00AB707A">
            <w:pPr>
              <w:pStyle w:val="Styl"/>
              <w:ind w:left="63"/>
              <w:jc w:val="both"/>
              <w:rPr>
                <w:b/>
                <w:bCs/>
                <w:color w:val="000004"/>
                <w:sz w:val="2"/>
                <w:szCs w:val="18"/>
                <w:lang w:bidi="he-IL"/>
              </w:rPr>
            </w:pPr>
          </w:p>
          <w:p w14:paraId="4974FD9B" w14:textId="77777777" w:rsidR="00C752B1" w:rsidRPr="00C56209" w:rsidRDefault="00000000" w:rsidP="00AB707A">
            <w:pPr>
              <w:pStyle w:val="Styl"/>
              <w:jc w:val="both"/>
              <w:rPr>
                <w:b/>
                <w:bCs/>
                <w:color w:val="000004"/>
                <w:sz w:val="6"/>
                <w:szCs w:val="18"/>
                <w:lang w:bidi="he-IL"/>
              </w:rPr>
            </w:pPr>
            <w:r>
              <w:rPr>
                <w:b/>
                <w:bCs/>
                <w:color w:val="000004"/>
                <w:lang w:bidi="he-IL"/>
              </w:rPr>
              <w:pict w14:anchorId="5EDB4FA7">
                <v:rect id="_x0000_i1025" style="width:0;height:1.5pt" o:hralign="center" o:hrstd="t" o:hr="t" fillcolor="#a0a0a0" stroked="f"/>
              </w:pict>
            </w:r>
          </w:p>
          <w:tbl>
            <w:tblPr>
              <w:tblpPr w:leftFromText="141" w:rightFromText="141" w:vertAnchor="text" w:horzAnchor="margin" w:tblpY="-20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81"/>
              <w:gridCol w:w="1276"/>
              <w:gridCol w:w="708"/>
              <w:gridCol w:w="1560"/>
              <w:gridCol w:w="708"/>
              <w:gridCol w:w="1843"/>
              <w:gridCol w:w="567"/>
            </w:tblGrid>
            <w:tr w:rsidR="00AB707A" w:rsidRPr="00D310D7" w14:paraId="28488388" w14:textId="77777777" w:rsidTr="001B571B">
              <w:trPr>
                <w:trHeight w:val="558"/>
              </w:trPr>
              <w:tc>
                <w:tcPr>
                  <w:tcW w:w="3681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28320FA8" w14:textId="77777777" w:rsidR="00AB707A" w:rsidRPr="00D310D7" w:rsidRDefault="00AB707A" w:rsidP="00AB707A">
                  <w:pPr>
                    <w:pStyle w:val="Styl"/>
                    <w:jc w:val="center"/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r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KOMPOSTOWANIE BIOODPADÓW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238F6C89" w14:textId="77777777" w:rsidR="00AB707A" w:rsidRPr="00D310D7" w:rsidRDefault="00AB707A" w:rsidP="00AB707A">
                  <w:pPr>
                    <w:pStyle w:val="Styl"/>
                    <w:jc w:val="center"/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r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TAK</w:t>
                  </w:r>
                </w:p>
              </w:tc>
              <w:sdt>
                <w:sdtPr>
                  <w:rPr>
                    <w:b/>
                    <w:bCs/>
                    <w:color w:val="000004"/>
                    <w:sz w:val="20"/>
                    <w:szCs w:val="20"/>
                    <w:lang w:bidi="he-IL"/>
                  </w:rPr>
                  <w:id w:val="-63648531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708" w:type="dxa"/>
                      <w:tcBorders>
                        <w:top w:val="single" w:sz="4" w:space="0" w:color="auto"/>
                      </w:tcBorders>
                      <w:shd w:val="clear" w:color="auto" w:fill="FFFFFF"/>
                      <w:vAlign w:val="center"/>
                    </w:tcPr>
                    <w:p w14:paraId="504388B4" w14:textId="77777777" w:rsidR="00AB707A" w:rsidRDefault="00AB707A" w:rsidP="00AB707A">
                      <w:pPr>
                        <w:pStyle w:val="Styl"/>
                        <w:jc w:val="center"/>
                        <w:rPr>
                          <w:b/>
                          <w:bCs/>
                          <w:color w:val="000004"/>
                          <w:sz w:val="20"/>
                          <w:szCs w:val="20"/>
                          <w:lang w:bidi="he-IL"/>
                        </w:rPr>
                      </w:pPr>
                      <w:r>
                        <w:rPr>
                          <w:rFonts w:ascii="MS Gothic" w:eastAsia="MS Gothic" w:hAnsi="MS Gothic" w:hint="eastAsia"/>
                          <w:b/>
                          <w:bCs/>
                          <w:color w:val="000004"/>
                          <w:sz w:val="20"/>
                          <w:szCs w:val="20"/>
                          <w:lang w:bidi="he-I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560" w:type="dxa"/>
                  <w:tcBorders>
                    <w:top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49E03F6D" w14:textId="77777777" w:rsidR="00AB707A" w:rsidRPr="00D310D7" w:rsidRDefault="00AB707A" w:rsidP="00AB707A">
                  <w:pPr>
                    <w:pStyle w:val="Styl"/>
                    <w:jc w:val="center"/>
                    <w:rPr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r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NIE</w:t>
                  </w:r>
                </w:p>
              </w:tc>
              <w:sdt>
                <w:sdtPr>
                  <w:rPr>
                    <w:b/>
                    <w:bCs/>
                    <w:color w:val="000004"/>
                    <w:sz w:val="20"/>
                    <w:szCs w:val="20"/>
                    <w:lang w:bidi="he-IL"/>
                  </w:rPr>
                  <w:id w:val="-6479942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708" w:type="dxa"/>
                      <w:tcBorders>
                        <w:top w:val="single" w:sz="4" w:space="0" w:color="auto"/>
                      </w:tcBorders>
                      <w:shd w:val="clear" w:color="auto" w:fill="FFFFFF"/>
                      <w:vAlign w:val="center"/>
                    </w:tcPr>
                    <w:p w14:paraId="3AEE10DD" w14:textId="77777777" w:rsidR="00AB707A" w:rsidRDefault="00AB707A" w:rsidP="00AB707A">
                      <w:pPr>
                        <w:pStyle w:val="Styl"/>
                        <w:jc w:val="center"/>
                        <w:rPr>
                          <w:b/>
                          <w:bCs/>
                          <w:color w:val="000004"/>
                          <w:sz w:val="20"/>
                          <w:szCs w:val="20"/>
                          <w:lang w:bidi="he-IL"/>
                        </w:rPr>
                      </w:pPr>
                      <w:r>
                        <w:rPr>
                          <w:rFonts w:ascii="MS Gothic" w:eastAsia="MS Gothic" w:hAnsi="MS Gothic" w:hint="eastAsia"/>
                          <w:b/>
                          <w:bCs/>
                          <w:color w:val="000004"/>
                          <w:sz w:val="20"/>
                          <w:szCs w:val="20"/>
                          <w:lang w:bidi="he-I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843" w:type="dxa"/>
                  <w:tcBorders>
                    <w:top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5A09C713" w14:textId="77777777" w:rsidR="00AB707A" w:rsidRDefault="00AB707A" w:rsidP="00AB707A">
                  <w:pPr>
                    <w:pStyle w:val="Styl"/>
                    <w:jc w:val="center"/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</w:pPr>
                  <w:r>
                    <w:rPr>
                      <w:b/>
                      <w:bCs/>
                      <w:color w:val="000004"/>
                      <w:sz w:val="20"/>
                      <w:szCs w:val="20"/>
                      <w:lang w:bidi="he-IL"/>
                    </w:rPr>
                    <w:t>NIE DOTYCZY</w:t>
                  </w:r>
                </w:p>
              </w:tc>
              <w:sdt>
                <w:sdtPr>
                  <w:rPr>
                    <w:b/>
                    <w:bCs/>
                    <w:color w:val="000004"/>
                    <w:sz w:val="20"/>
                    <w:szCs w:val="20"/>
                    <w:lang w:bidi="he-IL"/>
                  </w:rPr>
                  <w:id w:val="156083144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67" w:type="dxa"/>
                      <w:tcBorders>
                        <w:top w:val="single" w:sz="4" w:space="0" w:color="auto"/>
                      </w:tcBorders>
                      <w:shd w:val="clear" w:color="auto" w:fill="FFFFFF"/>
                      <w:vAlign w:val="center"/>
                    </w:tcPr>
                    <w:p w14:paraId="4427071C" w14:textId="77777777" w:rsidR="00AB707A" w:rsidRDefault="00AB707A" w:rsidP="00AB707A">
                      <w:pPr>
                        <w:pStyle w:val="Styl"/>
                        <w:jc w:val="center"/>
                        <w:rPr>
                          <w:b/>
                          <w:bCs/>
                          <w:color w:val="000004"/>
                          <w:sz w:val="20"/>
                          <w:szCs w:val="20"/>
                          <w:lang w:bidi="he-IL"/>
                        </w:rPr>
                      </w:pPr>
                      <w:r>
                        <w:rPr>
                          <w:rFonts w:ascii="MS Gothic" w:eastAsia="MS Gothic" w:hAnsi="MS Gothic" w:hint="eastAsia"/>
                          <w:b/>
                          <w:bCs/>
                          <w:color w:val="000004"/>
                          <w:sz w:val="20"/>
                          <w:szCs w:val="20"/>
                          <w:lang w:bidi="he-IL"/>
                        </w:rPr>
                        <w:t>☐</w:t>
                      </w:r>
                    </w:p>
                  </w:tc>
                </w:sdtContent>
              </w:sdt>
            </w:tr>
          </w:tbl>
          <w:p w14:paraId="00EAC164" w14:textId="77777777" w:rsidR="00CA0746" w:rsidRPr="001B571B" w:rsidRDefault="001B571B" w:rsidP="001B571B">
            <w:pPr>
              <w:pStyle w:val="Akapitzlist"/>
              <w:keepLines/>
              <w:numPr>
                <w:ilvl w:val="0"/>
                <w:numId w:val="7"/>
              </w:numPr>
              <w:spacing w:after="60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1B571B">
              <w:rPr>
                <w:rFonts w:ascii="Times New Roman" w:hAnsi="Times New Roman"/>
                <w:b/>
                <w:bCs/>
                <w:color w:val="000004"/>
                <w:lang w:bidi="he-IL"/>
              </w:rPr>
              <w:t>OPŁATA ZA GOSPODAROWANIE ODPADAMI KOMUNALNYMI</w:t>
            </w:r>
            <w:r w:rsidR="00B773D1" w:rsidRPr="00B773D1">
              <w:rPr>
                <w:rFonts w:ascii="Times New Roman" w:hAnsi="Times New Roman"/>
                <w:b/>
                <w:bCs/>
                <w:color w:val="000004"/>
                <w:vertAlign w:val="superscript"/>
                <w:lang w:bidi="he-IL"/>
              </w:rPr>
              <w:t>6</w:t>
            </w:r>
          </w:p>
          <w:tbl>
            <w:tblPr>
              <w:tblStyle w:val="Tabela-Siatka"/>
              <w:tblW w:w="1077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641"/>
              <w:gridCol w:w="1536"/>
              <w:gridCol w:w="1843"/>
              <w:gridCol w:w="2262"/>
              <w:gridCol w:w="1707"/>
              <w:gridCol w:w="1784"/>
            </w:tblGrid>
            <w:tr w:rsidR="00AB707A" w14:paraId="57C9861A" w14:textId="77777777" w:rsidTr="00DF2C8B">
              <w:trPr>
                <w:trHeight w:val="986"/>
                <w:jc w:val="center"/>
              </w:trPr>
              <w:tc>
                <w:tcPr>
                  <w:tcW w:w="1641" w:type="dxa"/>
                  <w:vAlign w:val="center"/>
                </w:tcPr>
                <w:p w14:paraId="4909C9A8" w14:textId="77777777" w:rsidR="00AB707A" w:rsidRDefault="00AB707A" w:rsidP="00AB707A">
                  <w:pPr>
                    <w:pStyle w:val="Styl"/>
                    <w:spacing w:line="259" w:lineRule="exact"/>
                    <w:jc w:val="center"/>
                    <w:rPr>
                      <w:b/>
                      <w:bCs/>
                      <w:color w:val="000004"/>
                      <w:sz w:val="22"/>
                      <w:szCs w:val="22"/>
                      <w:lang w:bidi="he-IL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Liczba osób zamieszkujących</w:t>
                  </w:r>
                </w:p>
              </w:tc>
              <w:tc>
                <w:tcPr>
                  <w:tcW w:w="1536" w:type="dxa"/>
                  <w:vAlign w:val="center"/>
                </w:tcPr>
                <w:p w14:paraId="178A11F2" w14:textId="77777777" w:rsidR="00AB707A" w:rsidRDefault="00AB707A" w:rsidP="00AB707A">
                  <w:pPr>
                    <w:pStyle w:val="Styl"/>
                    <w:spacing w:line="259" w:lineRule="exact"/>
                    <w:jc w:val="center"/>
                    <w:rPr>
                      <w:b/>
                      <w:bCs/>
                      <w:color w:val="000004"/>
                      <w:sz w:val="22"/>
                      <w:szCs w:val="22"/>
                      <w:lang w:bidi="he-IL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Stawka opłaty* [zł/miesiąc]</w:t>
                  </w:r>
                </w:p>
              </w:tc>
              <w:tc>
                <w:tcPr>
                  <w:tcW w:w="1843" w:type="dxa"/>
                  <w:vAlign w:val="center"/>
                </w:tcPr>
                <w:p w14:paraId="26DF1CAD" w14:textId="77777777" w:rsidR="00AC2D9E" w:rsidRDefault="00AC2D9E" w:rsidP="00AB707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pl-PL"/>
                    </w:rPr>
                    <w:t>Wysokość opłaty</w:t>
                  </w:r>
                </w:p>
                <w:p w14:paraId="585BCF52" w14:textId="77777777" w:rsidR="00AB707A" w:rsidRPr="00AB707A" w:rsidRDefault="00AB707A" w:rsidP="00AB707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pl-PL"/>
                    </w:rPr>
                    <w:t>[zł/miesiąc]</w:t>
                  </w:r>
                </w:p>
              </w:tc>
              <w:tc>
                <w:tcPr>
                  <w:tcW w:w="2262" w:type="dxa"/>
                  <w:vMerge w:val="restart"/>
                  <w:vAlign w:val="center"/>
                </w:tcPr>
                <w:p w14:paraId="552D58A6" w14:textId="77777777" w:rsidR="00AB707A" w:rsidRDefault="00361936" w:rsidP="00AB707A">
                  <w:pPr>
                    <w:pStyle w:val="Styl"/>
                    <w:spacing w:line="259" w:lineRule="exact"/>
                    <w:jc w:val="center"/>
                    <w:rPr>
                      <w:b/>
                      <w:bCs/>
                      <w:color w:val="000004"/>
                      <w:sz w:val="22"/>
                      <w:szCs w:val="22"/>
                      <w:lang w:bidi="he-IL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Pozycje 29 i 30</w:t>
                  </w:r>
                  <w:r w:rsidR="00AB707A">
                    <w:rPr>
                      <w:color w:val="000000"/>
                      <w:sz w:val="20"/>
                      <w:szCs w:val="20"/>
                    </w:rPr>
                    <w:t xml:space="preserve"> uzupełnić TYLKO </w:t>
                  </w:r>
                  <w:r w:rsidR="00B85384">
                    <w:rPr>
                      <w:color w:val="000000"/>
                      <w:sz w:val="20"/>
                      <w:szCs w:val="20"/>
                    </w:rPr>
                    <w:t xml:space="preserve">w </w:t>
                  </w:r>
                  <w:r w:rsidR="00AB707A">
                    <w:rPr>
                      <w:color w:val="000000"/>
                      <w:sz w:val="20"/>
                      <w:szCs w:val="20"/>
                    </w:rPr>
                    <w:t>przypadku zaznaczenia „TAK” w części F.</w:t>
                  </w:r>
                </w:p>
              </w:tc>
              <w:tc>
                <w:tcPr>
                  <w:tcW w:w="1707" w:type="dxa"/>
                  <w:vAlign w:val="center"/>
                </w:tcPr>
                <w:p w14:paraId="47AECCAB" w14:textId="77777777" w:rsidR="00AC2D9E" w:rsidRDefault="00AB707A" w:rsidP="00AB707A">
                  <w:pPr>
                    <w:pStyle w:val="Styl"/>
                    <w:spacing w:line="259" w:lineRule="exact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Wysokość zwolnienia* </w:t>
                  </w:r>
                  <w:r w:rsidR="00AC2D9E">
                    <w:rPr>
                      <w:color w:val="000000"/>
                      <w:sz w:val="20"/>
                      <w:szCs w:val="20"/>
                    </w:rPr>
                    <w:t>-kompostowanie</w:t>
                  </w:r>
                </w:p>
                <w:p w14:paraId="17EE9956" w14:textId="77777777" w:rsidR="00AB707A" w:rsidRDefault="00AB707A" w:rsidP="00AB707A">
                  <w:pPr>
                    <w:pStyle w:val="Styl"/>
                    <w:spacing w:line="259" w:lineRule="exact"/>
                    <w:jc w:val="center"/>
                    <w:rPr>
                      <w:b/>
                      <w:bCs/>
                      <w:color w:val="000004"/>
                      <w:sz w:val="22"/>
                      <w:szCs w:val="22"/>
                      <w:lang w:bidi="he-IL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[zł/miesiąc]</w:t>
                  </w:r>
                </w:p>
              </w:tc>
              <w:tc>
                <w:tcPr>
                  <w:tcW w:w="1784" w:type="dxa"/>
                  <w:vAlign w:val="center"/>
                </w:tcPr>
                <w:p w14:paraId="377D2A38" w14:textId="77777777" w:rsidR="00AB707A" w:rsidRPr="00361936" w:rsidRDefault="00AB707A" w:rsidP="003619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pl-PL"/>
                    </w:rPr>
                    <w:t>Wysokość opłaty [zł/miesiąc]</w:t>
                  </w:r>
                </w:p>
              </w:tc>
            </w:tr>
            <w:tr w:rsidR="00AB707A" w14:paraId="2450F644" w14:textId="77777777" w:rsidTr="00DF2C8B">
              <w:trPr>
                <w:trHeight w:val="242"/>
                <w:jc w:val="center"/>
              </w:trPr>
              <w:tc>
                <w:tcPr>
                  <w:tcW w:w="1641" w:type="dxa"/>
                  <w:shd w:val="clear" w:color="auto" w:fill="FFFFFF" w:themeFill="background1"/>
                  <w:vAlign w:val="center"/>
                </w:tcPr>
                <w:p w14:paraId="692A7287" w14:textId="77777777" w:rsidR="00AB707A" w:rsidRDefault="00AB707A" w:rsidP="00CA0746">
                  <w:pPr>
                    <w:pStyle w:val="Styl"/>
                    <w:spacing w:line="259" w:lineRule="exact"/>
                    <w:rPr>
                      <w:b/>
                      <w:bCs/>
                      <w:color w:val="000004"/>
                      <w:sz w:val="22"/>
                      <w:szCs w:val="22"/>
                      <w:lang w:bidi="he-IL"/>
                    </w:rPr>
                  </w:pPr>
                  <w:r>
                    <w:rPr>
                      <w:b/>
                      <w:bCs/>
                      <w:color w:val="000004"/>
                      <w:sz w:val="22"/>
                      <w:szCs w:val="22"/>
                      <w:lang w:bidi="he-IL"/>
                    </w:rPr>
                    <w:t>26.</w:t>
                  </w:r>
                </w:p>
                <w:p w14:paraId="1C789224" w14:textId="77777777" w:rsidR="00AB707A" w:rsidRDefault="00AB707A" w:rsidP="00CA0746">
                  <w:pPr>
                    <w:pStyle w:val="Styl"/>
                    <w:spacing w:line="259" w:lineRule="exact"/>
                    <w:rPr>
                      <w:b/>
                      <w:bCs/>
                      <w:color w:val="000004"/>
                      <w:sz w:val="22"/>
                      <w:szCs w:val="22"/>
                      <w:lang w:bidi="he-IL"/>
                    </w:rPr>
                  </w:pPr>
                </w:p>
              </w:tc>
              <w:tc>
                <w:tcPr>
                  <w:tcW w:w="1536" w:type="dxa"/>
                  <w:shd w:val="clear" w:color="auto" w:fill="FFFFFF" w:themeFill="background1"/>
                  <w:vAlign w:val="center"/>
                </w:tcPr>
                <w:p w14:paraId="588B3489" w14:textId="77777777" w:rsidR="00AB707A" w:rsidRDefault="00AB707A" w:rsidP="00CA0746">
                  <w:pPr>
                    <w:pStyle w:val="Styl"/>
                    <w:spacing w:line="259" w:lineRule="exact"/>
                    <w:rPr>
                      <w:b/>
                      <w:bCs/>
                      <w:color w:val="000004"/>
                      <w:sz w:val="22"/>
                      <w:szCs w:val="22"/>
                      <w:lang w:bidi="he-IL"/>
                    </w:rPr>
                  </w:pPr>
                  <w:r>
                    <w:rPr>
                      <w:b/>
                      <w:bCs/>
                      <w:color w:val="000004"/>
                      <w:sz w:val="22"/>
                      <w:szCs w:val="22"/>
                      <w:lang w:bidi="he-IL"/>
                    </w:rPr>
                    <w:t>27.</w:t>
                  </w:r>
                </w:p>
                <w:p w14:paraId="6F6B5438" w14:textId="1D0A9200" w:rsidR="0029044B" w:rsidRDefault="0029044B" w:rsidP="0029044B">
                  <w:pPr>
                    <w:pStyle w:val="Styl"/>
                    <w:spacing w:line="259" w:lineRule="exact"/>
                    <w:jc w:val="center"/>
                    <w:rPr>
                      <w:b/>
                      <w:bCs/>
                      <w:color w:val="000004"/>
                      <w:sz w:val="22"/>
                      <w:szCs w:val="22"/>
                      <w:lang w:bidi="he-IL"/>
                    </w:rPr>
                  </w:pPr>
                  <w:r>
                    <w:rPr>
                      <w:b/>
                      <w:bCs/>
                      <w:color w:val="000004"/>
                      <w:sz w:val="22"/>
                      <w:szCs w:val="22"/>
                      <w:lang w:bidi="he-IL"/>
                    </w:rPr>
                    <w:t>23,00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  <w:vAlign w:val="center"/>
                </w:tcPr>
                <w:p w14:paraId="038ACA21" w14:textId="77777777" w:rsidR="00AB707A" w:rsidRDefault="00AB707A" w:rsidP="00CA0746">
                  <w:pPr>
                    <w:pStyle w:val="Styl"/>
                    <w:spacing w:line="259" w:lineRule="exact"/>
                    <w:rPr>
                      <w:b/>
                      <w:bCs/>
                      <w:color w:val="000004"/>
                      <w:sz w:val="22"/>
                      <w:szCs w:val="22"/>
                      <w:lang w:bidi="he-IL"/>
                    </w:rPr>
                  </w:pPr>
                  <w:r>
                    <w:rPr>
                      <w:b/>
                      <w:bCs/>
                      <w:color w:val="000004"/>
                      <w:sz w:val="22"/>
                      <w:szCs w:val="22"/>
                      <w:lang w:bidi="he-IL"/>
                    </w:rPr>
                    <w:t>28.</w:t>
                  </w:r>
                </w:p>
                <w:p w14:paraId="7E79091C" w14:textId="77777777" w:rsidR="00AB707A" w:rsidRDefault="00AB707A" w:rsidP="00CA0746">
                  <w:pPr>
                    <w:pStyle w:val="Styl"/>
                    <w:spacing w:line="259" w:lineRule="exact"/>
                    <w:rPr>
                      <w:b/>
                      <w:bCs/>
                      <w:color w:val="000004"/>
                      <w:sz w:val="22"/>
                      <w:szCs w:val="22"/>
                      <w:lang w:bidi="he-IL"/>
                    </w:rPr>
                  </w:pPr>
                </w:p>
              </w:tc>
              <w:tc>
                <w:tcPr>
                  <w:tcW w:w="2262" w:type="dxa"/>
                  <w:vMerge/>
                  <w:shd w:val="clear" w:color="auto" w:fill="FFFFFF" w:themeFill="background1"/>
                  <w:vAlign w:val="center"/>
                </w:tcPr>
                <w:p w14:paraId="045F6F10" w14:textId="77777777" w:rsidR="00AB707A" w:rsidRDefault="00AB707A" w:rsidP="00CA0746">
                  <w:pPr>
                    <w:pStyle w:val="Styl"/>
                    <w:spacing w:line="259" w:lineRule="exact"/>
                    <w:rPr>
                      <w:b/>
                      <w:bCs/>
                      <w:color w:val="000004"/>
                      <w:sz w:val="22"/>
                      <w:szCs w:val="22"/>
                      <w:lang w:bidi="he-IL"/>
                    </w:rPr>
                  </w:pPr>
                </w:p>
              </w:tc>
              <w:tc>
                <w:tcPr>
                  <w:tcW w:w="1707" w:type="dxa"/>
                  <w:shd w:val="clear" w:color="auto" w:fill="FFFFFF" w:themeFill="background1"/>
                  <w:vAlign w:val="center"/>
                </w:tcPr>
                <w:p w14:paraId="5C345DE7" w14:textId="77777777" w:rsidR="00AB707A" w:rsidRDefault="00AB707A" w:rsidP="00CA0746">
                  <w:pPr>
                    <w:pStyle w:val="Styl"/>
                    <w:spacing w:line="259" w:lineRule="exact"/>
                    <w:rPr>
                      <w:b/>
                      <w:bCs/>
                      <w:color w:val="000004"/>
                      <w:sz w:val="22"/>
                      <w:szCs w:val="22"/>
                      <w:lang w:bidi="he-IL"/>
                    </w:rPr>
                  </w:pPr>
                  <w:r>
                    <w:rPr>
                      <w:b/>
                      <w:bCs/>
                      <w:color w:val="000004"/>
                      <w:sz w:val="22"/>
                      <w:szCs w:val="22"/>
                      <w:lang w:bidi="he-IL"/>
                    </w:rPr>
                    <w:t>29.</w:t>
                  </w:r>
                </w:p>
                <w:p w14:paraId="60033D62" w14:textId="77777777" w:rsidR="00AB707A" w:rsidRDefault="00AB707A" w:rsidP="00CA0746">
                  <w:pPr>
                    <w:pStyle w:val="Styl"/>
                    <w:spacing w:line="259" w:lineRule="exact"/>
                    <w:rPr>
                      <w:b/>
                      <w:bCs/>
                      <w:color w:val="000004"/>
                      <w:sz w:val="22"/>
                      <w:szCs w:val="22"/>
                      <w:lang w:bidi="he-IL"/>
                    </w:rPr>
                  </w:pPr>
                </w:p>
              </w:tc>
              <w:tc>
                <w:tcPr>
                  <w:tcW w:w="1784" w:type="dxa"/>
                  <w:shd w:val="clear" w:color="auto" w:fill="FFFFFF" w:themeFill="background1"/>
                  <w:vAlign w:val="center"/>
                </w:tcPr>
                <w:p w14:paraId="7756C9F7" w14:textId="77777777" w:rsidR="00AB707A" w:rsidRDefault="00AB707A" w:rsidP="00CA0746">
                  <w:pPr>
                    <w:pStyle w:val="Styl"/>
                    <w:spacing w:line="259" w:lineRule="exact"/>
                    <w:rPr>
                      <w:b/>
                      <w:bCs/>
                      <w:color w:val="000004"/>
                      <w:sz w:val="22"/>
                      <w:szCs w:val="22"/>
                      <w:lang w:bidi="he-IL"/>
                    </w:rPr>
                  </w:pPr>
                  <w:r>
                    <w:rPr>
                      <w:b/>
                      <w:bCs/>
                      <w:color w:val="000004"/>
                      <w:sz w:val="22"/>
                      <w:szCs w:val="22"/>
                      <w:lang w:bidi="he-IL"/>
                    </w:rPr>
                    <w:t>30.</w:t>
                  </w:r>
                </w:p>
                <w:p w14:paraId="578F021D" w14:textId="77777777" w:rsidR="00AB707A" w:rsidRDefault="00AB707A" w:rsidP="00CA0746">
                  <w:pPr>
                    <w:pStyle w:val="Styl"/>
                    <w:spacing w:line="259" w:lineRule="exact"/>
                    <w:rPr>
                      <w:b/>
                      <w:bCs/>
                      <w:color w:val="000004"/>
                      <w:sz w:val="22"/>
                      <w:szCs w:val="22"/>
                      <w:lang w:bidi="he-IL"/>
                    </w:rPr>
                  </w:pPr>
                </w:p>
              </w:tc>
            </w:tr>
          </w:tbl>
          <w:p w14:paraId="51045F7A" w14:textId="77777777" w:rsidR="00E21F25" w:rsidRDefault="00F0574A" w:rsidP="00DF2C8B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019B8">
              <w:rPr>
                <w:b/>
              </w:rPr>
              <w:t>*</w:t>
            </w:r>
            <w:r>
              <w:rPr>
                <w:b/>
              </w:rPr>
              <w:t xml:space="preserve"> </w:t>
            </w:r>
            <w:r w:rsidRPr="00F0574A">
              <w:rPr>
                <w:rFonts w:ascii="Times New Roman" w:hAnsi="Times New Roman"/>
                <w:sz w:val="19"/>
                <w:szCs w:val="19"/>
              </w:rPr>
              <w:t>obowiązująca uchwała Rady Miejskiej w Czarnej Białostockiej w sprawie wyboru metody ustalenia opłaty za gospodarowanie odpadami komunalnymi oraz ustalenia stawki tej opłaty.</w:t>
            </w:r>
          </w:p>
          <w:p w14:paraId="2FCF9DD1" w14:textId="77777777" w:rsidR="00AB707A" w:rsidRDefault="00AB707A" w:rsidP="00F05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61936">
              <w:rPr>
                <w:rFonts w:ascii="Times New Roman" w:hAnsi="Times New Roman"/>
                <w:b/>
                <w:sz w:val="20"/>
                <w:szCs w:val="20"/>
              </w:rPr>
              <w:t>Objaśnienia:</w:t>
            </w:r>
          </w:p>
          <w:p w14:paraId="37501587" w14:textId="0E125B7D" w:rsidR="00F173EC" w:rsidRPr="00F173EC" w:rsidRDefault="00F173EC" w:rsidP="00F05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73EC">
              <w:rPr>
                <w:rFonts w:ascii="Times New Roman" w:hAnsi="Times New Roman"/>
                <w:b/>
                <w:bCs/>
                <w:color w:val="000003"/>
                <w:sz w:val="20"/>
                <w:szCs w:val="20"/>
                <w:lang w:bidi="he-IL"/>
              </w:rPr>
              <w:t>P</w:t>
            </w:r>
            <w:r w:rsidRPr="00F173EC">
              <w:rPr>
                <w:rFonts w:ascii="Times New Roman" w:hAnsi="Times New Roman"/>
                <w:b/>
                <w:bCs/>
                <w:color w:val="121115"/>
                <w:sz w:val="20"/>
                <w:szCs w:val="20"/>
                <w:lang w:bidi="he-IL"/>
              </w:rPr>
              <w:t>o</w:t>
            </w:r>
            <w:r w:rsidRPr="00F173EC">
              <w:rPr>
                <w:rFonts w:ascii="Times New Roman" w:hAnsi="Times New Roman"/>
                <w:b/>
                <w:bCs/>
                <w:color w:val="000003"/>
                <w:sz w:val="20"/>
                <w:szCs w:val="20"/>
                <w:lang w:bidi="he-IL"/>
              </w:rPr>
              <w:t>la j</w:t>
            </w:r>
            <w:r w:rsidRPr="00F173EC">
              <w:rPr>
                <w:rFonts w:ascii="Times New Roman" w:hAnsi="Times New Roman"/>
                <w:b/>
                <w:bCs/>
                <w:color w:val="121115"/>
                <w:sz w:val="20"/>
                <w:szCs w:val="20"/>
                <w:lang w:bidi="he-IL"/>
              </w:rPr>
              <w:t>a</w:t>
            </w:r>
            <w:r w:rsidRPr="00F173EC">
              <w:rPr>
                <w:rFonts w:ascii="Times New Roman" w:hAnsi="Times New Roman"/>
                <w:b/>
                <w:bCs/>
                <w:color w:val="000003"/>
                <w:sz w:val="20"/>
                <w:szCs w:val="20"/>
                <w:lang w:bidi="he-IL"/>
              </w:rPr>
              <w:t>sn</w:t>
            </w:r>
            <w:r w:rsidRPr="00F173EC">
              <w:rPr>
                <w:rFonts w:ascii="Times New Roman" w:hAnsi="Times New Roman"/>
                <w:b/>
                <w:bCs/>
                <w:color w:val="121115"/>
                <w:sz w:val="20"/>
                <w:szCs w:val="20"/>
                <w:lang w:bidi="he-IL"/>
              </w:rPr>
              <w:t xml:space="preserve">e </w:t>
            </w:r>
            <w:r w:rsidRPr="00F173EC">
              <w:rPr>
                <w:rFonts w:ascii="Times New Roman" w:hAnsi="Times New Roman"/>
                <w:b/>
                <w:bCs/>
                <w:color w:val="000003"/>
                <w:sz w:val="20"/>
                <w:szCs w:val="20"/>
                <w:lang w:bidi="he-IL"/>
              </w:rPr>
              <w:t>wyp</w:t>
            </w:r>
            <w:r w:rsidRPr="00F173EC">
              <w:rPr>
                <w:rFonts w:ascii="Times New Roman" w:hAnsi="Times New Roman"/>
                <w:b/>
                <w:bCs/>
                <w:color w:val="121115"/>
                <w:sz w:val="20"/>
                <w:szCs w:val="20"/>
                <w:lang w:bidi="he-IL"/>
              </w:rPr>
              <w:t>eł</w:t>
            </w:r>
            <w:r w:rsidRPr="00F173EC">
              <w:rPr>
                <w:rFonts w:ascii="Times New Roman" w:hAnsi="Times New Roman"/>
                <w:b/>
                <w:bCs/>
                <w:color w:val="000003"/>
                <w:sz w:val="20"/>
                <w:szCs w:val="20"/>
                <w:lang w:bidi="he-IL"/>
              </w:rPr>
              <w:t xml:space="preserve">nia </w:t>
            </w:r>
            <w:r>
              <w:rPr>
                <w:rFonts w:ascii="Times New Roman" w:hAnsi="Times New Roman"/>
                <w:b/>
                <w:bCs/>
                <w:color w:val="000003"/>
                <w:sz w:val="20"/>
                <w:szCs w:val="20"/>
                <w:lang w:bidi="he-IL"/>
              </w:rPr>
              <w:t xml:space="preserve">osoba składająca deklarację, </w:t>
            </w:r>
            <w:r w:rsidRPr="00F173EC">
              <w:rPr>
                <w:rFonts w:ascii="Times New Roman" w:hAnsi="Times New Roman"/>
                <w:b/>
                <w:bCs/>
                <w:color w:val="000003"/>
                <w:sz w:val="20"/>
                <w:szCs w:val="20"/>
                <w:lang w:bidi="he-IL"/>
              </w:rPr>
              <w:t>k</w:t>
            </w:r>
            <w:r w:rsidRPr="00F173EC">
              <w:rPr>
                <w:rFonts w:ascii="Times New Roman" w:hAnsi="Times New Roman"/>
                <w:b/>
                <w:bCs/>
                <w:color w:val="121115"/>
                <w:sz w:val="20"/>
                <w:szCs w:val="20"/>
                <w:lang w:bidi="he-IL"/>
              </w:rPr>
              <w:t>ompu</w:t>
            </w:r>
            <w:r w:rsidRPr="00F173EC">
              <w:rPr>
                <w:rFonts w:ascii="Times New Roman" w:hAnsi="Times New Roman"/>
                <w:b/>
                <w:bCs/>
                <w:color w:val="000003"/>
                <w:sz w:val="20"/>
                <w:szCs w:val="20"/>
                <w:lang w:bidi="he-IL"/>
              </w:rPr>
              <w:t>t</w:t>
            </w:r>
            <w:r w:rsidRPr="00F173EC">
              <w:rPr>
                <w:rFonts w:ascii="Times New Roman" w:hAnsi="Times New Roman"/>
                <w:b/>
                <w:bCs/>
                <w:color w:val="121115"/>
                <w:sz w:val="20"/>
                <w:szCs w:val="20"/>
                <w:lang w:bidi="he-IL"/>
              </w:rPr>
              <w:t>e</w:t>
            </w:r>
            <w:r w:rsidRPr="00F173EC">
              <w:rPr>
                <w:rFonts w:ascii="Times New Roman" w:hAnsi="Times New Roman"/>
                <w:b/>
                <w:bCs/>
                <w:color w:val="000003"/>
                <w:sz w:val="20"/>
                <w:szCs w:val="20"/>
                <w:lang w:bidi="he-IL"/>
              </w:rPr>
              <w:t>r</w:t>
            </w:r>
            <w:r w:rsidRPr="00F173EC">
              <w:rPr>
                <w:rFonts w:ascii="Times New Roman" w:hAnsi="Times New Roman"/>
                <w:b/>
                <w:bCs/>
                <w:color w:val="121115"/>
                <w:sz w:val="20"/>
                <w:szCs w:val="20"/>
                <w:lang w:bidi="he-IL"/>
              </w:rPr>
              <w:t>ow</w:t>
            </w:r>
            <w:r w:rsidRPr="00F173EC">
              <w:rPr>
                <w:rFonts w:ascii="Times New Roman" w:hAnsi="Times New Roman"/>
                <w:b/>
                <w:bCs/>
                <w:color w:val="000003"/>
                <w:sz w:val="20"/>
                <w:szCs w:val="20"/>
                <w:lang w:bidi="he-IL"/>
              </w:rPr>
              <w:t xml:space="preserve">o </w:t>
            </w:r>
            <w:r w:rsidRPr="00F173EC">
              <w:rPr>
                <w:rFonts w:ascii="Times New Roman" w:hAnsi="Times New Roman"/>
                <w:b/>
                <w:bCs/>
                <w:color w:val="121115"/>
                <w:sz w:val="20"/>
                <w:szCs w:val="20"/>
                <w:lang w:bidi="he-IL"/>
              </w:rPr>
              <w:t xml:space="preserve">lub </w:t>
            </w:r>
            <w:r w:rsidRPr="00F173EC">
              <w:rPr>
                <w:rFonts w:ascii="Times New Roman" w:hAnsi="Times New Roman"/>
                <w:b/>
                <w:bCs/>
                <w:color w:val="000003"/>
                <w:sz w:val="20"/>
                <w:szCs w:val="20"/>
                <w:lang w:bidi="he-IL"/>
              </w:rPr>
              <w:t>r</w:t>
            </w:r>
            <w:r w:rsidRPr="00F173EC">
              <w:rPr>
                <w:rFonts w:ascii="Times New Roman" w:hAnsi="Times New Roman"/>
                <w:b/>
                <w:bCs/>
                <w:color w:val="121115"/>
                <w:sz w:val="20"/>
                <w:szCs w:val="20"/>
                <w:lang w:bidi="he-IL"/>
              </w:rPr>
              <w:t>ęczn</w:t>
            </w:r>
            <w:r w:rsidRPr="00F173EC">
              <w:rPr>
                <w:rFonts w:ascii="Times New Roman" w:hAnsi="Times New Roman"/>
                <w:b/>
                <w:bCs/>
                <w:color w:val="000003"/>
                <w:sz w:val="20"/>
                <w:szCs w:val="20"/>
                <w:lang w:bidi="he-IL"/>
              </w:rPr>
              <w:t>i</w:t>
            </w:r>
            <w:r w:rsidRPr="00F173EC">
              <w:rPr>
                <w:rFonts w:ascii="Times New Roman" w:hAnsi="Times New Roman"/>
                <w:b/>
                <w:bCs/>
                <w:color w:val="121115"/>
                <w:sz w:val="20"/>
                <w:szCs w:val="20"/>
                <w:lang w:bidi="he-IL"/>
              </w:rPr>
              <w:t>e, c</w:t>
            </w:r>
            <w:r w:rsidRPr="00F173EC">
              <w:rPr>
                <w:rFonts w:ascii="Times New Roman" w:hAnsi="Times New Roman"/>
                <w:b/>
                <w:bCs/>
                <w:color w:val="000003"/>
                <w:sz w:val="20"/>
                <w:szCs w:val="20"/>
                <w:lang w:bidi="he-IL"/>
              </w:rPr>
              <w:t>zar</w:t>
            </w:r>
            <w:r w:rsidRPr="00F173EC">
              <w:rPr>
                <w:rFonts w:ascii="Times New Roman" w:hAnsi="Times New Roman"/>
                <w:b/>
                <w:bCs/>
                <w:color w:val="121115"/>
                <w:sz w:val="20"/>
                <w:szCs w:val="20"/>
                <w:lang w:bidi="he-IL"/>
              </w:rPr>
              <w:t>n</w:t>
            </w:r>
            <w:r w:rsidRPr="00F173EC">
              <w:rPr>
                <w:rFonts w:ascii="Times New Roman" w:hAnsi="Times New Roman"/>
                <w:b/>
                <w:bCs/>
                <w:color w:val="000003"/>
                <w:sz w:val="20"/>
                <w:szCs w:val="20"/>
                <w:lang w:bidi="he-IL"/>
              </w:rPr>
              <w:t>y</w:t>
            </w:r>
            <w:r w:rsidRPr="00F173EC">
              <w:rPr>
                <w:rFonts w:ascii="Times New Roman" w:hAnsi="Times New Roman"/>
                <w:b/>
                <w:bCs/>
                <w:color w:val="121115"/>
                <w:sz w:val="20"/>
                <w:szCs w:val="20"/>
                <w:lang w:bidi="he-IL"/>
              </w:rPr>
              <w:t>m lub n</w:t>
            </w:r>
            <w:r w:rsidRPr="00F173EC">
              <w:rPr>
                <w:rFonts w:ascii="Times New Roman" w:hAnsi="Times New Roman"/>
                <w:b/>
                <w:bCs/>
                <w:color w:val="000003"/>
                <w:sz w:val="20"/>
                <w:szCs w:val="20"/>
                <w:lang w:bidi="he-IL"/>
              </w:rPr>
              <w:t>i</w:t>
            </w:r>
            <w:r w:rsidRPr="00F173EC">
              <w:rPr>
                <w:rFonts w:ascii="Times New Roman" w:hAnsi="Times New Roman"/>
                <w:b/>
                <w:bCs/>
                <w:color w:val="121115"/>
                <w:sz w:val="20"/>
                <w:szCs w:val="20"/>
                <w:lang w:bidi="he-IL"/>
              </w:rPr>
              <w:t>e</w:t>
            </w:r>
            <w:r w:rsidRPr="00F173EC">
              <w:rPr>
                <w:rFonts w:ascii="Times New Roman" w:hAnsi="Times New Roman"/>
                <w:b/>
                <w:bCs/>
                <w:color w:val="000003"/>
                <w:sz w:val="20"/>
                <w:szCs w:val="20"/>
                <w:lang w:bidi="he-IL"/>
              </w:rPr>
              <w:t>bi</w:t>
            </w:r>
            <w:r w:rsidRPr="00F173EC">
              <w:rPr>
                <w:rFonts w:ascii="Times New Roman" w:hAnsi="Times New Roman"/>
                <w:b/>
                <w:bCs/>
                <w:color w:val="121115"/>
                <w:sz w:val="20"/>
                <w:szCs w:val="20"/>
                <w:lang w:bidi="he-IL"/>
              </w:rPr>
              <w:t xml:space="preserve">eskim </w:t>
            </w:r>
            <w:r w:rsidRPr="00F173EC">
              <w:rPr>
                <w:rFonts w:ascii="Times New Roman" w:hAnsi="Times New Roman"/>
                <w:b/>
                <w:bCs/>
                <w:color w:val="000003"/>
                <w:sz w:val="20"/>
                <w:szCs w:val="20"/>
                <w:lang w:bidi="he-IL"/>
              </w:rPr>
              <w:t>k</w:t>
            </w:r>
            <w:r w:rsidRPr="00F173EC">
              <w:rPr>
                <w:rFonts w:ascii="Times New Roman" w:hAnsi="Times New Roman"/>
                <w:b/>
                <w:bCs/>
                <w:color w:val="121115"/>
                <w:sz w:val="20"/>
                <w:szCs w:val="20"/>
                <w:lang w:bidi="he-IL"/>
              </w:rPr>
              <w:t>o</w:t>
            </w:r>
            <w:r w:rsidRPr="00F173EC">
              <w:rPr>
                <w:rFonts w:ascii="Times New Roman" w:hAnsi="Times New Roman"/>
                <w:b/>
                <w:bCs/>
                <w:color w:val="000003"/>
                <w:sz w:val="20"/>
                <w:szCs w:val="20"/>
                <w:lang w:bidi="he-IL"/>
              </w:rPr>
              <w:t>lor</w:t>
            </w:r>
            <w:r w:rsidRPr="00F173EC">
              <w:rPr>
                <w:rFonts w:ascii="Times New Roman" w:hAnsi="Times New Roman"/>
                <w:b/>
                <w:bCs/>
                <w:color w:val="121115"/>
                <w:sz w:val="20"/>
                <w:szCs w:val="20"/>
                <w:lang w:bidi="he-IL"/>
              </w:rPr>
              <w:t>e</w:t>
            </w:r>
            <w:r w:rsidRPr="00F173EC">
              <w:rPr>
                <w:rFonts w:ascii="Times New Roman" w:hAnsi="Times New Roman"/>
                <w:b/>
                <w:bCs/>
                <w:color w:val="000003"/>
                <w:sz w:val="20"/>
                <w:szCs w:val="20"/>
                <w:lang w:bidi="he-IL"/>
              </w:rPr>
              <w:t>m.</w:t>
            </w:r>
          </w:p>
          <w:p w14:paraId="4AE6343D" w14:textId="77777777" w:rsidR="00AB707A" w:rsidRDefault="00AB707A" w:rsidP="00AB70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  <w:r w:rsidRPr="00361936">
              <w:rPr>
                <w:rFonts w:ascii="Times New Roman" w:hAnsi="Times New Roman"/>
                <w:b/>
                <w:sz w:val="20"/>
                <w:szCs w:val="20"/>
              </w:rPr>
              <w:t>W</w:t>
            </w:r>
            <w:r w:rsidR="00C56209">
              <w:rPr>
                <w:rFonts w:ascii="Times New Roman" w:hAnsi="Times New Roman"/>
                <w:b/>
                <w:sz w:val="20"/>
                <w:szCs w:val="20"/>
              </w:rPr>
              <w:t>ysokość opłaty</w:t>
            </w:r>
            <w:r w:rsidR="00317414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r w:rsidR="00C56209">
              <w:rPr>
                <w:rFonts w:ascii="Times New Roman" w:hAnsi="Times New Roman"/>
                <w:b/>
                <w:sz w:val="20"/>
                <w:szCs w:val="20"/>
              </w:rPr>
              <w:t>poz.</w:t>
            </w:r>
            <w:r w:rsidRPr="00361936">
              <w:rPr>
                <w:rFonts w:ascii="Times New Roman" w:hAnsi="Times New Roman"/>
                <w:b/>
                <w:sz w:val="20"/>
                <w:szCs w:val="20"/>
              </w:rPr>
              <w:t xml:space="preserve"> 28) </w:t>
            </w:r>
            <w:r w:rsidR="00DF2C8B">
              <w:rPr>
                <w:rFonts w:ascii="Times New Roman" w:hAnsi="Times New Roman"/>
                <w:b/>
                <w:sz w:val="20"/>
                <w:szCs w:val="20"/>
              </w:rPr>
              <w:t>=</w:t>
            </w:r>
            <w:r w:rsidR="00C5620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liczba</w:t>
            </w:r>
            <w:r w:rsidRPr="003619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osób </w:t>
            </w:r>
            <w:r w:rsidR="00C5620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zamieszkujących (poz.</w:t>
            </w:r>
            <w:r w:rsidR="00DF2C8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26) </w:t>
            </w:r>
            <w:r w:rsidR="00C5620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 x</w:t>
            </w:r>
            <w:r w:rsidR="00DF2C8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="00C5620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="00DF2C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  <w:t xml:space="preserve">stawka </w:t>
            </w:r>
            <w:r w:rsidR="00C5620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  <w:t>opłaty (poz.</w:t>
            </w:r>
            <w:r w:rsidRPr="003619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  <w:t xml:space="preserve"> 27)</w:t>
            </w:r>
          </w:p>
          <w:p w14:paraId="7C6EF5C7" w14:textId="77777777" w:rsidR="00DF2C8B" w:rsidRPr="00575E45" w:rsidRDefault="00361936" w:rsidP="00361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61936">
              <w:rPr>
                <w:rFonts w:ascii="Times New Roman" w:hAnsi="Times New Roman"/>
                <w:b/>
                <w:sz w:val="20"/>
                <w:szCs w:val="20"/>
              </w:rPr>
              <w:t>W</w:t>
            </w:r>
            <w:r w:rsidR="00C56209">
              <w:rPr>
                <w:rFonts w:ascii="Times New Roman" w:hAnsi="Times New Roman"/>
                <w:b/>
                <w:sz w:val="20"/>
                <w:szCs w:val="20"/>
              </w:rPr>
              <w:t>ysokość opłaty</w:t>
            </w:r>
            <w:r w:rsidR="00317414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r w:rsidR="00C56209">
              <w:rPr>
                <w:rFonts w:ascii="Times New Roman" w:hAnsi="Times New Roman"/>
                <w:b/>
                <w:sz w:val="20"/>
                <w:szCs w:val="20"/>
              </w:rPr>
              <w:t>poz.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61936">
              <w:rPr>
                <w:rFonts w:ascii="Times New Roman" w:hAnsi="Times New Roman"/>
                <w:b/>
                <w:sz w:val="20"/>
                <w:szCs w:val="20"/>
              </w:rPr>
              <w:t xml:space="preserve">30) </w:t>
            </w:r>
            <w:r w:rsidR="00DF2C8B">
              <w:rPr>
                <w:rFonts w:ascii="Times New Roman" w:hAnsi="Times New Roman"/>
                <w:b/>
                <w:sz w:val="20"/>
                <w:szCs w:val="20"/>
              </w:rPr>
              <w:t>=</w:t>
            </w:r>
            <w:r w:rsidRPr="003619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C5620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  <w:t>wysokość opłaty (poz.</w:t>
            </w:r>
            <w:r w:rsidRPr="003619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  <w:t xml:space="preserve"> 28</w:t>
            </w:r>
            <w:r w:rsidR="00C5620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  <w:t>)</w:t>
            </w:r>
            <w:r w:rsidRPr="003619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A409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C5620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  <w:t>–</w:t>
            </w:r>
            <w:r w:rsidR="00DF2C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A409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C5620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  <w:t>wysokość zwolnienia (poz. 29)</w:t>
            </w:r>
          </w:p>
        </w:tc>
      </w:tr>
    </w:tbl>
    <w:p w14:paraId="3C5B3229" w14:textId="77777777" w:rsidR="00403EA5" w:rsidRPr="009D05DD" w:rsidRDefault="00403EA5" w:rsidP="007761EC">
      <w:pPr>
        <w:pStyle w:val="Styl"/>
        <w:ind w:left="-284"/>
        <w:jc w:val="both"/>
        <w:rPr>
          <w:bCs/>
          <w:color w:val="000004"/>
          <w:sz w:val="6"/>
          <w:szCs w:val="12"/>
          <w:lang w:bidi="he-IL"/>
        </w:rPr>
      </w:pPr>
    </w:p>
    <w:p w14:paraId="11A01AE0" w14:textId="77777777" w:rsidR="000C1A83" w:rsidRDefault="000C1A83" w:rsidP="00745ACE">
      <w:pPr>
        <w:pStyle w:val="Styl"/>
        <w:spacing w:line="14" w:lineRule="exact"/>
        <w:ind w:left="17"/>
        <w:rPr>
          <w:b/>
          <w:bCs/>
          <w:color w:val="000004"/>
          <w:sz w:val="22"/>
          <w:szCs w:val="22"/>
          <w:u w:val="single"/>
          <w:lang w:bidi="he-IL"/>
        </w:rPr>
      </w:pPr>
      <w:r>
        <w:rPr>
          <w:b/>
          <w:bCs/>
          <w:color w:val="000004"/>
          <w:sz w:val="22"/>
          <w:szCs w:val="22"/>
          <w:u w:val="single"/>
          <w:lang w:bidi="he-IL"/>
        </w:rPr>
        <w:t>_______________</w:t>
      </w:r>
    </w:p>
    <w:p w14:paraId="4633BDE5" w14:textId="77777777" w:rsidR="00934D52" w:rsidRPr="00DA7473" w:rsidRDefault="00934D52" w:rsidP="008B0E6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18"/>
          <w:szCs w:val="18"/>
          <w:lang w:eastAsia="pl-PL"/>
        </w:rPr>
      </w:pPr>
      <w:r w:rsidRPr="00DA7473">
        <w:rPr>
          <w:rFonts w:ascii="Times New Roman" w:hAnsi="Times New Roman"/>
          <w:sz w:val="18"/>
          <w:szCs w:val="18"/>
          <w:lang w:eastAsia="pl-PL"/>
        </w:rPr>
        <w:t>Należy zaznaczyć w przypadku, gdy deklaracja składana jest pierwszy raz</w:t>
      </w:r>
      <w:r w:rsidR="00183D47">
        <w:rPr>
          <w:rFonts w:ascii="Times New Roman" w:hAnsi="Times New Roman"/>
          <w:sz w:val="18"/>
          <w:szCs w:val="18"/>
          <w:lang w:eastAsia="pl-PL"/>
        </w:rPr>
        <w:t>.</w:t>
      </w:r>
    </w:p>
    <w:p w14:paraId="4A08CEB6" w14:textId="77777777" w:rsidR="009D05DD" w:rsidRDefault="00934D52" w:rsidP="008B0E6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18"/>
          <w:szCs w:val="18"/>
          <w:lang w:eastAsia="pl-PL"/>
        </w:rPr>
      </w:pPr>
      <w:r w:rsidRPr="00DA7473">
        <w:rPr>
          <w:rFonts w:ascii="Times New Roman" w:hAnsi="Times New Roman"/>
          <w:sz w:val="18"/>
          <w:szCs w:val="18"/>
          <w:lang w:eastAsia="pl-PL"/>
        </w:rPr>
        <w:t xml:space="preserve">Należy zaznaczyć w przypadku zmiany danych będących podstawą ustalenia należnej opłaty np. urodzenie się </w:t>
      </w:r>
      <w:r w:rsidR="002E4038" w:rsidRPr="00DA7473">
        <w:rPr>
          <w:rFonts w:ascii="Times New Roman" w:hAnsi="Times New Roman"/>
          <w:sz w:val="18"/>
          <w:szCs w:val="18"/>
          <w:lang w:eastAsia="pl-PL"/>
        </w:rPr>
        <w:t>dziecka, wyjazd za </w:t>
      </w:r>
      <w:r w:rsidRPr="00DA7473">
        <w:rPr>
          <w:rFonts w:ascii="Times New Roman" w:hAnsi="Times New Roman"/>
          <w:sz w:val="18"/>
          <w:szCs w:val="18"/>
          <w:lang w:eastAsia="pl-PL"/>
        </w:rPr>
        <w:t xml:space="preserve">granicę, przeprowadzka, sprzedaż nieruchomości. </w:t>
      </w:r>
    </w:p>
    <w:p w14:paraId="4EEEF1C2" w14:textId="77777777" w:rsidR="00934D52" w:rsidRPr="00DA7473" w:rsidRDefault="00DA7473" w:rsidP="009D05DD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18"/>
          <w:szCs w:val="18"/>
          <w:lang w:eastAsia="pl-PL"/>
        </w:rPr>
      </w:pPr>
      <w:r>
        <w:rPr>
          <w:rFonts w:ascii="Times New Roman" w:hAnsi="Times New Roman"/>
          <w:sz w:val="18"/>
          <w:szCs w:val="18"/>
          <w:lang w:eastAsia="pl-PL"/>
        </w:rPr>
        <w:t>WAŻ</w:t>
      </w:r>
      <w:r w:rsidR="00934D52" w:rsidRPr="00DA7473">
        <w:rPr>
          <w:rFonts w:ascii="Times New Roman" w:hAnsi="Times New Roman"/>
          <w:sz w:val="18"/>
          <w:szCs w:val="18"/>
          <w:lang w:eastAsia="pl-PL"/>
        </w:rPr>
        <w:t xml:space="preserve">NE: </w:t>
      </w:r>
      <w:r w:rsidR="00934D52" w:rsidRPr="00DA7473">
        <w:rPr>
          <w:rFonts w:ascii="Times New Roman" w:hAnsi="Times New Roman"/>
          <w:sz w:val="18"/>
          <w:szCs w:val="18"/>
        </w:rPr>
        <w:t>W przypadku gdy w danym miesiącu na danej nieruchomości mieszkaniec zamieszkuje przez część miesiąca</w:t>
      </w:r>
      <w:r w:rsidR="009D05DD">
        <w:rPr>
          <w:rFonts w:ascii="Times New Roman" w:hAnsi="Times New Roman"/>
          <w:sz w:val="18"/>
          <w:szCs w:val="18"/>
        </w:rPr>
        <w:t>, opłatę za </w:t>
      </w:r>
      <w:r w:rsidR="00934D52" w:rsidRPr="00DA7473">
        <w:rPr>
          <w:rFonts w:ascii="Times New Roman" w:hAnsi="Times New Roman"/>
          <w:sz w:val="18"/>
          <w:szCs w:val="18"/>
        </w:rPr>
        <w:t xml:space="preserve">gospodarowanie odpadami komunalnymi w miesiącu, w którym nastąpiła </w:t>
      </w:r>
      <w:r>
        <w:rPr>
          <w:rFonts w:ascii="Times New Roman" w:hAnsi="Times New Roman"/>
          <w:sz w:val="18"/>
          <w:szCs w:val="18"/>
        </w:rPr>
        <w:t>zmiana, uiszcza się w gminie, w </w:t>
      </w:r>
      <w:r w:rsidR="00934D52" w:rsidRPr="00DA7473">
        <w:rPr>
          <w:rFonts w:ascii="Times New Roman" w:hAnsi="Times New Roman"/>
          <w:sz w:val="18"/>
          <w:szCs w:val="18"/>
        </w:rPr>
        <w:t>której dotychczas zamieszkiwał, a w nowym miej</w:t>
      </w:r>
      <w:r w:rsidR="00B773D1" w:rsidRPr="00DA7473">
        <w:rPr>
          <w:rFonts w:ascii="Times New Roman" w:hAnsi="Times New Roman"/>
          <w:sz w:val="18"/>
          <w:szCs w:val="18"/>
        </w:rPr>
        <w:t>scu zamieszkania - począwszy od </w:t>
      </w:r>
      <w:r w:rsidR="00934D52" w:rsidRPr="00DA7473">
        <w:rPr>
          <w:rFonts w:ascii="Times New Roman" w:hAnsi="Times New Roman"/>
          <w:sz w:val="18"/>
          <w:szCs w:val="18"/>
        </w:rPr>
        <w:t>miesiąca następnego, po którym nastąpiła zmiana.</w:t>
      </w:r>
    </w:p>
    <w:p w14:paraId="3FBD90EB" w14:textId="77777777" w:rsidR="00FC36B9" w:rsidRPr="00DA7473" w:rsidRDefault="00934D52" w:rsidP="002E4038">
      <w:pPr>
        <w:pStyle w:val="Styl"/>
        <w:numPr>
          <w:ilvl w:val="0"/>
          <w:numId w:val="40"/>
        </w:numPr>
        <w:ind w:left="284" w:right="4"/>
        <w:jc w:val="both"/>
        <w:rPr>
          <w:sz w:val="18"/>
          <w:szCs w:val="18"/>
        </w:rPr>
      </w:pPr>
      <w:r w:rsidRPr="00DA7473">
        <w:rPr>
          <w:sz w:val="18"/>
          <w:szCs w:val="18"/>
        </w:rPr>
        <w:t>Właściciel nieruchomości może złożyć korektę deklaracji służącą poprawieniu (skoryg</w:t>
      </w:r>
      <w:r w:rsidR="00B773D1" w:rsidRPr="00DA7473">
        <w:rPr>
          <w:sz w:val="18"/>
          <w:szCs w:val="18"/>
        </w:rPr>
        <w:t>owaniu) danych zamieszczonych w </w:t>
      </w:r>
      <w:r w:rsidRPr="00DA7473">
        <w:rPr>
          <w:sz w:val="18"/>
          <w:szCs w:val="18"/>
        </w:rPr>
        <w:t>pierwotnej deklaracji, jako podanych niezgodnie ze stanem faktycznym, błędnych, omyłkowych itp.</w:t>
      </w:r>
    </w:p>
    <w:p w14:paraId="666D615C" w14:textId="77777777" w:rsidR="00045682" w:rsidRPr="00DA7473" w:rsidRDefault="00045682" w:rsidP="002E4038">
      <w:pPr>
        <w:pStyle w:val="Styl"/>
        <w:numPr>
          <w:ilvl w:val="0"/>
          <w:numId w:val="40"/>
        </w:numPr>
        <w:ind w:left="284" w:right="4"/>
        <w:jc w:val="both"/>
        <w:rPr>
          <w:sz w:val="18"/>
          <w:szCs w:val="18"/>
        </w:rPr>
      </w:pPr>
      <w:r w:rsidRPr="00DA7473">
        <w:rPr>
          <w:sz w:val="18"/>
          <w:szCs w:val="18"/>
        </w:rPr>
        <w:t xml:space="preserve">W przypadku niedopełnienia przez właściciela obowiązku selektywnego zbierania odpadów komunalnych Burmistrz Czarnej Białostockiej </w:t>
      </w:r>
      <w:r w:rsidR="00743964">
        <w:rPr>
          <w:sz w:val="18"/>
          <w:szCs w:val="18"/>
        </w:rPr>
        <w:t>określi</w:t>
      </w:r>
      <w:r w:rsidRPr="00DA7473">
        <w:rPr>
          <w:sz w:val="18"/>
          <w:szCs w:val="18"/>
        </w:rPr>
        <w:t xml:space="preserve">, w drodze decyzji, wysokość opłaty za gospodarowanie odpadami komunalnymi stosując wysokość stawki opłaty podwyższonej, </w:t>
      </w:r>
      <w:r w:rsidR="008B0E63" w:rsidRPr="00DA7473">
        <w:rPr>
          <w:sz w:val="18"/>
          <w:szCs w:val="18"/>
        </w:rPr>
        <w:t>ustalonej</w:t>
      </w:r>
      <w:r w:rsidRPr="00DA7473">
        <w:rPr>
          <w:sz w:val="18"/>
          <w:szCs w:val="18"/>
        </w:rPr>
        <w:t xml:space="preserve"> przez Radę </w:t>
      </w:r>
      <w:r w:rsidR="008B0E63" w:rsidRPr="00DA7473">
        <w:rPr>
          <w:sz w:val="18"/>
          <w:szCs w:val="18"/>
        </w:rPr>
        <w:t>Miejską w C</w:t>
      </w:r>
      <w:r w:rsidRPr="00DA7473">
        <w:rPr>
          <w:sz w:val="18"/>
          <w:szCs w:val="18"/>
        </w:rPr>
        <w:t>zarnej Białostockiej zgodnie z art. 6k ust. 3</w:t>
      </w:r>
      <w:r w:rsidR="008B0E63" w:rsidRPr="00DA7473">
        <w:rPr>
          <w:sz w:val="18"/>
          <w:szCs w:val="18"/>
        </w:rPr>
        <w:t xml:space="preserve"> ucpg</w:t>
      </w:r>
      <w:r w:rsidR="002E4038" w:rsidRPr="00DA7473">
        <w:rPr>
          <w:sz w:val="18"/>
          <w:szCs w:val="18"/>
        </w:rPr>
        <w:t>.</w:t>
      </w:r>
    </w:p>
    <w:p w14:paraId="0D3CE609" w14:textId="77777777" w:rsidR="008B0E63" w:rsidRPr="00DA7473" w:rsidRDefault="008B0E63" w:rsidP="00B24933">
      <w:pPr>
        <w:pStyle w:val="Styl"/>
        <w:numPr>
          <w:ilvl w:val="0"/>
          <w:numId w:val="40"/>
        </w:numPr>
        <w:ind w:left="284" w:right="4"/>
        <w:jc w:val="both"/>
        <w:rPr>
          <w:sz w:val="18"/>
          <w:szCs w:val="18"/>
        </w:rPr>
      </w:pPr>
      <w:r w:rsidRPr="00DA7473">
        <w:rPr>
          <w:sz w:val="18"/>
          <w:szCs w:val="18"/>
        </w:rPr>
        <w:t>W razie stwierdzenia, że właściciel nieruchomości, który zadekla</w:t>
      </w:r>
      <w:r w:rsidR="002E4038" w:rsidRPr="00DA7473">
        <w:rPr>
          <w:sz w:val="18"/>
          <w:szCs w:val="18"/>
        </w:rPr>
        <w:t>rował posiadanie kompostownika</w:t>
      </w:r>
      <w:r w:rsidRPr="00DA7473">
        <w:rPr>
          <w:sz w:val="18"/>
          <w:szCs w:val="18"/>
        </w:rPr>
        <w:t xml:space="preserve"> i kompostowanie w nim bioodpadów stanowiących odpady komunalne: </w:t>
      </w:r>
      <w:r w:rsidR="002E4038" w:rsidRPr="00DA7473">
        <w:rPr>
          <w:sz w:val="18"/>
          <w:szCs w:val="18"/>
        </w:rPr>
        <w:t xml:space="preserve">1) </w:t>
      </w:r>
      <w:r w:rsidRPr="00DA7473">
        <w:rPr>
          <w:sz w:val="18"/>
          <w:szCs w:val="18"/>
        </w:rPr>
        <w:t>nie posiada kompostownika przydomowego lub</w:t>
      </w:r>
      <w:r w:rsidR="002E4038" w:rsidRPr="00DA7473">
        <w:rPr>
          <w:sz w:val="18"/>
          <w:szCs w:val="18"/>
        </w:rPr>
        <w:t xml:space="preserve"> 2) nie </w:t>
      </w:r>
      <w:r w:rsidRPr="00DA7473">
        <w:rPr>
          <w:sz w:val="18"/>
          <w:szCs w:val="18"/>
        </w:rPr>
        <w:t>kompostuje bioodpadów stanowiących odpady komunalne w kompostowniku przydomowym, lub</w:t>
      </w:r>
      <w:r w:rsidR="002E4038" w:rsidRPr="00DA7473">
        <w:rPr>
          <w:sz w:val="18"/>
          <w:szCs w:val="18"/>
        </w:rPr>
        <w:t xml:space="preserve"> 3) </w:t>
      </w:r>
      <w:r w:rsidRPr="00DA7473">
        <w:rPr>
          <w:sz w:val="18"/>
          <w:szCs w:val="18"/>
        </w:rPr>
        <w:t>uniemożliwia dokonanie oględzin nieruchomości, w celu weryfikacji zgodno</w:t>
      </w:r>
      <w:r w:rsidR="002E4038" w:rsidRPr="00DA7473">
        <w:rPr>
          <w:sz w:val="18"/>
          <w:szCs w:val="18"/>
        </w:rPr>
        <w:t xml:space="preserve">ści informacji </w:t>
      </w:r>
      <w:r w:rsidR="00B24933" w:rsidRPr="00DA7473">
        <w:rPr>
          <w:sz w:val="18"/>
          <w:szCs w:val="18"/>
        </w:rPr>
        <w:t>ze </w:t>
      </w:r>
      <w:r w:rsidRPr="00DA7473">
        <w:rPr>
          <w:sz w:val="18"/>
          <w:szCs w:val="18"/>
        </w:rPr>
        <w:t>stanem faktycznym</w:t>
      </w:r>
      <w:r w:rsidR="00B24933" w:rsidRPr="00DA7473">
        <w:rPr>
          <w:sz w:val="18"/>
          <w:szCs w:val="18"/>
        </w:rPr>
        <w:t>,</w:t>
      </w:r>
      <w:r w:rsidR="002E4038" w:rsidRPr="00DA7473">
        <w:rPr>
          <w:sz w:val="18"/>
          <w:szCs w:val="18"/>
        </w:rPr>
        <w:t xml:space="preserve"> </w:t>
      </w:r>
      <w:r w:rsidR="00B623E5" w:rsidRPr="00DA7473">
        <w:rPr>
          <w:sz w:val="18"/>
          <w:szCs w:val="18"/>
        </w:rPr>
        <w:t>Burmistrz Czarnej Białostockiej</w:t>
      </w:r>
      <w:r w:rsidR="002E4038" w:rsidRPr="00DA7473">
        <w:rPr>
          <w:sz w:val="18"/>
          <w:szCs w:val="18"/>
        </w:rPr>
        <w:t xml:space="preserve">, </w:t>
      </w:r>
      <w:r w:rsidRPr="00DA7473">
        <w:rPr>
          <w:sz w:val="18"/>
          <w:szCs w:val="18"/>
        </w:rPr>
        <w:t xml:space="preserve">stwierdzi </w:t>
      </w:r>
      <w:r w:rsidR="0026555C" w:rsidRPr="00DA7473">
        <w:rPr>
          <w:sz w:val="18"/>
          <w:szCs w:val="18"/>
        </w:rPr>
        <w:t xml:space="preserve">w drodze decyzji, </w:t>
      </w:r>
      <w:r w:rsidR="00B24933" w:rsidRPr="00DA7473">
        <w:rPr>
          <w:sz w:val="18"/>
          <w:szCs w:val="18"/>
        </w:rPr>
        <w:t xml:space="preserve">utratę prawa do zwolnienia. </w:t>
      </w:r>
      <w:r w:rsidRPr="00DA7473">
        <w:rPr>
          <w:sz w:val="18"/>
          <w:szCs w:val="18"/>
        </w:rPr>
        <w:t>Utrata prawa do zwolnienia następuje od pierwszego dnia miesiąca, w którym stwierdzono wystąpienie c</w:t>
      </w:r>
      <w:r w:rsidR="00CB10A1">
        <w:rPr>
          <w:sz w:val="18"/>
          <w:szCs w:val="18"/>
        </w:rPr>
        <w:t>o najmniej jednej z przesłanek zawartych w pkt </w:t>
      </w:r>
      <w:r w:rsidRPr="00DA7473">
        <w:rPr>
          <w:sz w:val="18"/>
          <w:szCs w:val="18"/>
        </w:rPr>
        <w:t>1) –3). Ponowne skorzystanie ze zwolnienia może nastąpić nie wcześniej niż po upływie 6 miesięcy od dnia, w kt</w:t>
      </w:r>
      <w:r w:rsidR="00CB10A1">
        <w:rPr>
          <w:sz w:val="18"/>
          <w:szCs w:val="18"/>
        </w:rPr>
        <w:t>órym decyzja o </w:t>
      </w:r>
      <w:r w:rsidR="00A73DD1">
        <w:rPr>
          <w:sz w:val="18"/>
          <w:szCs w:val="18"/>
        </w:rPr>
        <w:t>utracie prawa do </w:t>
      </w:r>
      <w:r w:rsidRPr="00DA7473">
        <w:rPr>
          <w:sz w:val="18"/>
          <w:szCs w:val="18"/>
        </w:rPr>
        <w:t xml:space="preserve">zwolnienia stała się ostateczna, i wymaga złożenia nowej deklaracji </w:t>
      </w:r>
      <w:r w:rsidR="00B24933" w:rsidRPr="00DA7473">
        <w:rPr>
          <w:sz w:val="18"/>
          <w:szCs w:val="18"/>
        </w:rPr>
        <w:t>o </w:t>
      </w:r>
      <w:r w:rsidRPr="00DA7473">
        <w:rPr>
          <w:sz w:val="18"/>
          <w:szCs w:val="18"/>
        </w:rPr>
        <w:t>wysokości op</w:t>
      </w:r>
      <w:r w:rsidR="00CB10A1">
        <w:rPr>
          <w:sz w:val="18"/>
          <w:szCs w:val="18"/>
        </w:rPr>
        <w:t>łaty za gospodarowanie odpadami.</w:t>
      </w:r>
    </w:p>
    <w:p w14:paraId="7451920D" w14:textId="77777777" w:rsidR="00045682" w:rsidRPr="00DA7473" w:rsidRDefault="000C1A83" w:rsidP="002E4038">
      <w:pPr>
        <w:pStyle w:val="Styl"/>
        <w:numPr>
          <w:ilvl w:val="0"/>
          <w:numId w:val="40"/>
        </w:numPr>
        <w:ind w:left="284" w:right="4"/>
        <w:jc w:val="both"/>
        <w:rPr>
          <w:b/>
          <w:bCs/>
          <w:color w:val="000004"/>
          <w:sz w:val="18"/>
          <w:szCs w:val="18"/>
          <w:lang w:bidi="he-IL"/>
        </w:rPr>
      </w:pPr>
      <w:r w:rsidRPr="00DA7473">
        <w:rPr>
          <w:color w:val="000003"/>
          <w:sz w:val="18"/>
          <w:szCs w:val="18"/>
          <w:lang w:bidi="he-IL"/>
        </w:rPr>
        <w:t>Opłat</w:t>
      </w:r>
      <w:r w:rsidRPr="00DA7473">
        <w:rPr>
          <w:color w:val="0F0E12"/>
          <w:sz w:val="18"/>
          <w:szCs w:val="18"/>
          <w:lang w:bidi="he-IL"/>
        </w:rPr>
        <w:t xml:space="preserve">ę </w:t>
      </w:r>
      <w:r w:rsidRPr="00DA7473">
        <w:rPr>
          <w:color w:val="000003"/>
          <w:sz w:val="18"/>
          <w:szCs w:val="18"/>
          <w:lang w:bidi="he-IL"/>
        </w:rPr>
        <w:t>z poz</w:t>
      </w:r>
      <w:r w:rsidRPr="00DA7473">
        <w:rPr>
          <w:color w:val="0F0E12"/>
          <w:sz w:val="18"/>
          <w:szCs w:val="18"/>
          <w:lang w:bidi="he-IL"/>
        </w:rPr>
        <w:t xml:space="preserve">. </w:t>
      </w:r>
      <w:r w:rsidR="00A73DD1">
        <w:rPr>
          <w:color w:val="000003"/>
          <w:sz w:val="18"/>
          <w:szCs w:val="18"/>
          <w:lang w:bidi="he-IL"/>
        </w:rPr>
        <w:t>28,</w:t>
      </w:r>
      <w:r w:rsidR="00B773D1" w:rsidRPr="00DA7473">
        <w:rPr>
          <w:color w:val="000003"/>
          <w:sz w:val="18"/>
          <w:szCs w:val="18"/>
          <w:lang w:bidi="he-IL"/>
        </w:rPr>
        <w:t xml:space="preserve"> </w:t>
      </w:r>
      <w:r w:rsidR="00B85384" w:rsidRPr="00DA7473">
        <w:rPr>
          <w:color w:val="000003"/>
          <w:sz w:val="18"/>
          <w:szCs w:val="18"/>
          <w:lang w:bidi="he-IL"/>
        </w:rPr>
        <w:t>30</w:t>
      </w:r>
      <w:r w:rsidR="00F34EA7" w:rsidRPr="00DA7473">
        <w:rPr>
          <w:color w:val="000003"/>
          <w:sz w:val="18"/>
          <w:szCs w:val="18"/>
          <w:lang w:bidi="he-IL"/>
        </w:rPr>
        <w:t xml:space="preserve"> </w:t>
      </w:r>
      <w:r w:rsidR="008F1AA8" w:rsidRPr="00DA7473">
        <w:rPr>
          <w:sz w:val="18"/>
          <w:szCs w:val="18"/>
        </w:rPr>
        <w:t>uiszcza się miesi</w:t>
      </w:r>
      <w:r w:rsidR="00227384" w:rsidRPr="00DA7473">
        <w:rPr>
          <w:sz w:val="18"/>
          <w:szCs w:val="18"/>
        </w:rPr>
        <w:t xml:space="preserve">ęcznie, </w:t>
      </w:r>
      <w:r w:rsidR="00F40FA4" w:rsidRPr="00DA7473">
        <w:rPr>
          <w:b/>
          <w:sz w:val="18"/>
          <w:szCs w:val="18"/>
        </w:rPr>
        <w:t>bez wezwania</w:t>
      </w:r>
      <w:r w:rsidR="00F40FA4" w:rsidRPr="00DA7473">
        <w:rPr>
          <w:sz w:val="18"/>
          <w:szCs w:val="18"/>
        </w:rPr>
        <w:t>, z dołu (</w:t>
      </w:r>
      <w:r w:rsidR="008F1AA8" w:rsidRPr="00DA7473">
        <w:rPr>
          <w:sz w:val="18"/>
          <w:szCs w:val="18"/>
        </w:rPr>
        <w:t>do ostatniego dnia każdego miesiąca</w:t>
      </w:r>
      <w:r w:rsidR="00F40FA4" w:rsidRPr="00DA7473">
        <w:rPr>
          <w:sz w:val="18"/>
          <w:szCs w:val="18"/>
        </w:rPr>
        <w:t>)</w:t>
      </w:r>
      <w:r w:rsidR="00473C9D" w:rsidRPr="00DA7473">
        <w:rPr>
          <w:color w:val="000003"/>
          <w:sz w:val="18"/>
          <w:szCs w:val="18"/>
          <w:lang w:bidi="he-IL"/>
        </w:rPr>
        <w:t>. Opłatę należy wnosić w </w:t>
      </w:r>
      <w:r w:rsidR="00734269">
        <w:rPr>
          <w:color w:val="000003"/>
          <w:sz w:val="18"/>
          <w:szCs w:val="18"/>
          <w:lang w:bidi="he-IL"/>
        </w:rPr>
        <w:t>k</w:t>
      </w:r>
      <w:r w:rsidR="001E0F62" w:rsidRPr="00DA7473">
        <w:rPr>
          <w:color w:val="000003"/>
          <w:sz w:val="18"/>
          <w:szCs w:val="18"/>
          <w:lang w:bidi="he-IL"/>
        </w:rPr>
        <w:t>asie Urzędu Miej</w:t>
      </w:r>
      <w:r w:rsidR="00A73DD1">
        <w:rPr>
          <w:color w:val="000003"/>
          <w:sz w:val="18"/>
          <w:szCs w:val="18"/>
          <w:lang w:bidi="he-IL"/>
        </w:rPr>
        <w:t>skiego w godzinach jej pracy bądź</w:t>
      </w:r>
      <w:r w:rsidR="001E0F62" w:rsidRPr="00DA7473">
        <w:rPr>
          <w:color w:val="000003"/>
          <w:sz w:val="18"/>
          <w:szCs w:val="18"/>
          <w:lang w:bidi="he-IL"/>
        </w:rPr>
        <w:t xml:space="preserve"> </w:t>
      </w:r>
      <w:r w:rsidR="00D57483" w:rsidRPr="00DA7473">
        <w:rPr>
          <w:color w:val="000003"/>
          <w:sz w:val="18"/>
          <w:szCs w:val="18"/>
          <w:lang w:bidi="he-IL"/>
        </w:rPr>
        <w:t>na INDYWIDUALNY NUME</w:t>
      </w:r>
      <w:r w:rsidR="001B571B" w:rsidRPr="00DA7473">
        <w:rPr>
          <w:color w:val="000003"/>
          <w:sz w:val="18"/>
          <w:szCs w:val="18"/>
          <w:lang w:bidi="he-IL"/>
        </w:rPr>
        <w:t xml:space="preserve">R RACHUNKU BANKOWEGO. </w:t>
      </w:r>
      <w:r w:rsidR="00F40FA4" w:rsidRPr="00DA7473">
        <w:rPr>
          <w:color w:val="000003"/>
          <w:sz w:val="18"/>
          <w:szCs w:val="18"/>
          <w:lang w:bidi="he-IL"/>
        </w:rPr>
        <w:t>W</w:t>
      </w:r>
      <w:r w:rsidR="00D57483" w:rsidRPr="00DA7473">
        <w:rPr>
          <w:color w:val="0F0E12"/>
          <w:sz w:val="18"/>
          <w:szCs w:val="18"/>
          <w:lang w:bidi="he-IL"/>
        </w:rPr>
        <w:t xml:space="preserve"> </w:t>
      </w:r>
      <w:r w:rsidR="00D57483" w:rsidRPr="00DA7473">
        <w:rPr>
          <w:color w:val="000003"/>
          <w:sz w:val="18"/>
          <w:szCs w:val="18"/>
          <w:lang w:bidi="he-IL"/>
        </w:rPr>
        <w:t>t</w:t>
      </w:r>
      <w:r w:rsidR="00D57483" w:rsidRPr="00DA7473">
        <w:rPr>
          <w:color w:val="0F0E12"/>
          <w:sz w:val="18"/>
          <w:szCs w:val="18"/>
          <w:lang w:bidi="he-IL"/>
        </w:rPr>
        <w:t>y</w:t>
      </w:r>
      <w:r w:rsidR="00D57483" w:rsidRPr="00DA7473">
        <w:rPr>
          <w:color w:val="000003"/>
          <w:sz w:val="18"/>
          <w:szCs w:val="18"/>
          <w:lang w:bidi="he-IL"/>
        </w:rPr>
        <w:t xml:space="preserve">tule </w:t>
      </w:r>
      <w:r w:rsidR="00F40FA4" w:rsidRPr="00DA7473">
        <w:rPr>
          <w:color w:val="000003"/>
          <w:sz w:val="18"/>
          <w:szCs w:val="18"/>
          <w:lang w:bidi="he-IL"/>
        </w:rPr>
        <w:t>przelewu należy</w:t>
      </w:r>
      <w:r w:rsidR="00361936" w:rsidRPr="00DA7473">
        <w:rPr>
          <w:color w:val="000003"/>
          <w:sz w:val="18"/>
          <w:szCs w:val="18"/>
          <w:lang w:bidi="he-IL"/>
        </w:rPr>
        <w:t xml:space="preserve"> wpisać: </w:t>
      </w:r>
      <w:r w:rsidR="00D57483" w:rsidRPr="00DA7473">
        <w:rPr>
          <w:color w:val="000003"/>
          <w:sz w:val="18"/>
          <w:szCs w:val="18"/>
          <w:lang w:bidi="he-IL"/>
        </w:rPr>
        <w:t>adr</w:t>
      </w:r>
      <w:r w:rsidR="00D57483" w:rsidRPr="00DA7473">
        <w:rPr>
          <w:color w:val="0F0E12"/>
          <w:sz w:val="18"/>
          <w:szCs w:val="18"/>
          <w:lang w:bidi="he-IL"/>
        </w:rPr>
        <w:t xml:space="preserve">es </w:t>
      </w:r>
      <w:r w:rsidR="00D57483" w:rsidRPr="00DA7473">
        <w:rPr>
          <w:color w:val="000003"/>
          <w:sz w:val="18"/>
          <w:szCs w:val="18"/>
          <w:lang w:bidi="he-IL"/>
        </w:rPr>
        <w:t>nieru</w:t>
      </w:r>
      <w:r w:rsidR="00D57483" w:rsidRPr="00DA7473">
        <w:rPr>
          <w:color w:val="0F0E12"/>
          <w:sz w:val="18"/>
          <w:szCs w:val="18"/>
          <w:lang w:bidi="he-IL"/>
        </w:rPr>
        <w:t>ch</w:t>
      </w:r>
      <w:r w:rsidR="00D57483" w:rsidRPr="00DA7473">
        <w:rPr>
          <w:color w:val="000003"/>
          <w:sz w:val="18"/>
          <w:szCs w:val="18"/>
          <w:lang w:bidi="he-IL"/>
        </w:rPr>
        <w:t>om</w:t>
      </w:r>
      <w:r w:rsidR="00D57483" w:rsidRPr="00DA7473">
        <w:rPr>
          <w:color w:val="0F0E12"/>
          <w:sz w:val="18"/>
          <w:szCs w:val="18"/>
          <w:lang w:bidi="he-IL"/>
        </w:rPr>
        <w:t>ośc</w:t>
      </w:r>
      <w:r w:rsidR="00D57483" w:rsidRPr="00DA7473">
        <w:rPr>
          <w:color w:val="000003"/>
          <w:sz w:val="18"/>
          <w:szCs w:val="18"/>
          <w:lang w:bidi="he-IL"/>
        </w:rPr>
        <w:t>i</w:t>
      </w:r>
      <w:r w:rsidR="00D57483" w:rsidRPr="00DA7473">
        <w:rPr>
          <w:color w:val="0F0E12"/>
          <w:sz w:val="18"/>
          <w:szCs w:val="18"/>
          <w:lang w:bidi="he-IL"/>
        </w:rPr>
        <w:t xml:space="preserve">, </w:t>
      </w:r>
      <w:r w:rsidR="001B571B" w:rsidRPr="00DA7473">
        <w:rPr>
          <w:color w:val="000003"/>
          <w:sz w:val="18"/>
          <w:szCs w:val="18"/>
          <w:lang w:bidi="he-IL"/>
        </w:rPr>
        <w:t>której opłata dotyczy</w:t>
      </w:r>
      <w:r w:rsidR="00A73DD1">
        <w:rPr>
          <w:color w:val="363537"/>
          <w:sz w:val="18"/>
          <w:szCs w:val="18"/>
          <w:lang w:bidi="he-IL"/>
        </w:rPr>
        <w:t>.</w:t>
      </w:r>
    </w:p>
    <w:tbl>
      <w:tblPr>
        <w:tblW w:w="1080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10803"/>
      </w:tblGrid>
      <w:tr w:rsidR="00F907AE" w:rsidRPr="00D310D7" w14:paraId="7BE8BECA" w14:textId="77777777" w:rsidTr="00B44F9D">
        <w:trPr>
          <w:trHeight w:val="1132"/>
        </w:trPr>
        <w:tc>
          <w:tcPr>
            <w:tcW w:w="10803" w:type="dxa"/>
            <w:shd w:val="pct15" w:color="auto" w:fill="auto"/>
          </w:tcPr>
          <w:p w14:paraId="785CF20F" w14:textId="77777777" w:rsidR="00F907AE" w:rsidRDefault="00F907AE" w:rsidP="00F0574A">
            <w:pPr>
              <w:pStyle w:val="Styl"/>
              <w:numPr>
                <w:ilvl w:val="0"/>
                <w:numId w:val="7"/>
              </w:numPr>
              <w:spacing w:before="40" w:after="40"/>
              <w:ind w:left="460"/>
              <w:rPr>
                <w:b/>
                <w:bCs/>
                <w:color w:val="000004"/>
                <w:sz w:val="22"/>
                <w:szCs w:val="22"/>
                <w:lang w:bidi="he-IL"/>
              </w:rPr>
            </w:pPr>
            <w:r w:rsidRPr="00AB6368">
              <w:rPr>
                <w:b/>
                <w:bCs/>
                <w:color w:val="000004"/>
                <w:sz w:val="22"/>
                <w:szCs w:val="22"/>
                <w:lang w:bidi="he-IL"/>
              </w:rPr>
              <w:t>OŚWIADCZENIE I PODPIS</w:t>
            </w:r>
            <w:r w:rsidR="00BD6B10" w:rsidRPr="00AB6368">
              <w:rPr>
                <w:b/>
                <w:bCs/>
                <w:color w:val="000004"/>
                <w:sz w:val="22"/>
                <w:szCs w:val="22"/>
                <w:lang w:bidi="he-IL"/>
              </w:rPr>
              <w:t xml:space="preserve"> </w:t>
            </w:r>
            <w:r w:rsidRPr="00AB6368">
              <w:rPr>
                <w:b/>
                <w:bCs/>
                <w:color w:val="000004"/>
                <w:sz w:val="22"/>
                <w:szCs w:val="22"/>
                <w:lang w:bidi="he-IL"/>
              </w:rPr>
              <w:t>OSOBY SKŁADAJĄ</w:t>
            </w:r>
            <w:r w:rsidR="002D28D2">
              <w:rPr>
                <w:b/>
                <w:bCs/>
                <w:color w:val="000004"/>
                <w:sz w:val="22"/>
                <w:szCs w:val="22"/>
                <w:lang w:bidi="he-IL"/>
              </w:rPr>
              <w:t>CEJ DEKLARACJĘ</w:t>
            </w:r>
            <w:r w:rsidRPr="00AB6368">
              <w:rPr>
                <w:b/>
                <w:bCs/>
                <w:color w:val="000004"/>
                <w:sz w:val="22"/>
                <w:szCs w:val="22"/>
                <w:lang w:bidi="he-IL"/>
              </w:rPr>
              <w:t xml:space="preserve"> </w:t>
            </w:r>
          </w:p>
          <w:p w14:paraId="20BF14AD" w14:textId="77777777" w:rsidR="00A506C9" w:rsidRPr="00F223CF" w:rsidRDefault="00A506C9" w:rsidP="00A506C9">
            <w:pPr>
              <w:pStyle w:val="Styl"/>
              <w:ind w:left="318"/>
              <w:rPr>
                <w:b/>
                <w:bCs/>
                <w:color w:val="000004"/>
                <w:sz w:val="20"/>
                <w:szCs w:val="20"/>
                <w:lang w:bidi="he-IL"/>
              </w:rPr>
            </w:pPr>
            <w:r w:rsidRPr="00F223CF">
              <w:rPr>
                <w:b/>
                <w:bCs/>
                <w:color w:val="000004"/>
                <w:sz w:val="20"/>
                <w:szCs w:val="20"/>
                <w:lang w:bidi="he-IL"/>
              </w:rPr>
              <w:t>Oświadczam, że podane dane są zgodne ze stanem faktycznym.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FFFFFF" w:fill="FFFFFF"/>
              <w:tblLook w:val="04A0" w:firstRow="1" w:lastRow="0" w:firstColumn="1" w:lastColumn="0" w:noHBand="0" w:noVBand="1"/>
            </w:tblPr>
            <w:tblGrid>
              <w:gridCol w:w="5095"/>
              <w:gridCol w:w="5482"/>
            </w:tblGrid>
            <w:tr w:rsidR="0073659F" w:rsidRPr="00D310D7" w14:paraId="1E35D22E" w14:textId="77777777" w:rsidTr="00F223CF">
              <w:trPr>
                <w:trHeight w:val="674"/>
              </w:trPr>
              <w:tc>
                <w:tcPr>
                  <w:tcW w:w="5174" w:type="dxa"/>
                  <w:shd w:val="clear" w:color="FFFFFF" w:fill="FFFFFF"/>
                </w:tcPr>
                <w:p w14:paraId="5D88E1A0" w14:textId="77777777" w:rsidR="00227384" w:rsidRDefault="00877055" w:rsidP="00AD76C0">
                  <w:pPr>
                    <w:pStyle w:val="Styl"/>
                    <w:rPr>
                      <w:color w:val="000004"/>
                      <w:sz w:val="20"/>
                      <w:szCs w:val="20"/>
                      <w:lang w:bidi="he-IL"/>
                    </w:rPr>
                  </w:pPr>
                  <w:r>
                    <w:rPr>
                      <w:b/>
                      <w:color w:val="2C2A2E"/>
                      <w:sz w:val="20"/>
                      <w:szCs w:val="20"/>
                      <w:lang w:bidi="he-IL"/>
                    </w:rPr>
                    <w:t>3</w:t>
                  </w:r>
                  <w:r w:rsidR="00F34EA7">
                    <w:rPr>
                      <w:b/>
                      <w:color w:val="2C2A2E"/>
                      <w:sz w:val="20"/>
                      <w:szCs w:val="20"/>
                      <w:lang w:bidi="he-IL"/>
                    </w:rPr>
                    <w:t>1</w:t>
                  </w:r>
                  <w:r w:rsidR="00F907AE" w:rsidRPr="00D310D7">
                    <w:rPr>
                      <w:b/>
                      <w:color w:val="2C2A2E"/>
                      <w:sz w:val="20"/>
                      <w:szCs w:val="20"/>
                      <w:lang w:bidi="he-IL"/>
                    </w:rPr>
                    <w:t>.</w:t>
                  </w:r>
                  <w:r w:rsidR="00F907AE" w:rsidRPr="00D310D7">
                    <w:rPr>
                      <w:color w:val="2C2A2E"/>
                      <w:sz w:val="20"/>
                      <w:szCs w:val="20"/>
                      <w:lang w:bidi="he-IL"/>
                    </w:rPr>
                    <w:t xml:space="preserve"> </w:t>
                  </w:r>
                  <w:r w:rsidR="00F907AE" w:rsidRPr="00D310D7">
                    <w:rPr>
                      <w:color w:val="000004"/>
                      <w:sz w:val="20"/>
                      <w:szCs w:val="20"/>
                      <w:lang w:bidi="he-IL"/>
                    </w:rPr>
                    <w:t>Miejscowość i</w:t>
                  </w:r>
                  <w:r w:rsidR="00AD76C0">
                    <w:rPr>
                      <w:color w:val="000004"/>
                      <w:sz w:val="20"/>
                      <w:szCs w:val="20"/>
                      <w:lang w:bidi="he-IL"/>
                    </w:rPr>
                    <w:t xml:space="preserve"> data</w:t>
                  </w:r>
                </w:p>
                <w:p w14:paraId="67449A7A" w14:textId="77777777" w:rsidR="00A51A77" w:rsidRPr="00AD76C0" w:rsidRDefault="00A51A77" w:rsidP="00A51A77">
                  <w:pPr>
                    <w:pStyle w:val="Styl"/>
                    <w:spacing w:line="480" w:lineRule="auto"/>
                    <w:rPr>
                      <w:color w:val="000004"/>
                      <w:sz w:val="20"/>
                      <w:szCs w:val="20"/>
                      <w:lang w:bidi="he-IL"/>
                    </w:rPr>
                  </w:pPr>
                </w:p>
              </w:tc>
              <w:tc>
                <w:tcPr>
                  <w:tcW w:w="5575" w:type="dxa"/>
                  <w:shd w:val="clear" w:color="FFFFFF" w:fill="FFFFFF"/>
                </w:tcPr>
                <w:p w14:paraId="4DE734FA" w14:textId="77777777" w:rsidR="00F907AE" w:rsidRPr="00AD76C0" w:rsidRDefault="00877055" w:rsidP="00D310D7">
                  <w:pPr>
                    <w:pStyle w:val="Styl"/>
                    <w:spacing w:line="259" w:lineRule="exact"/>
                    <w:rPr>
                      <w:color w:val="000004"/>
                      <w:sz w:val="20"/>
                      <w:szCs w:val="20"/>
                      <w:lang w:bidi="he-IL"/>
                    </w:rPr>
                  </w:pPr>
                  <w:r>
                    <w:rPr>
                      <w:b/>
                      <w:color w:val="000004"/>
                      <w:sz w:val="20"/>
                      <w:szCs w:val="20"/>
                      <w:lang w:bidi="he-IL"/>
                    </w:rPr>
                    <w:t>3</w:t>
                  </w:r>
                  <w:r w:rsidR="00F34EA7">
                    <w:rPr>
                      <w:b/>
                      <w:color w:val="000004"/>
                      <w:sz w:val="20"/>
                      <w:szCs w:val="20"/>
                      <w:lang w:bidi="he-IL"/>
                    </w:rPr>
                    <w:t>2</w:t>
                  </w:r>
                  <w:r w:rsidR="00F907AE" w:rsidRPr="00D310D7">
                    <w:rPr>
                      <w:b/>
                      <w:color w:val="000004"/>
                      <w:sz w:val="20"/>
                      <w:szCs w:val="20"/>
                      <w:lang w:bidi="he-IL"/>
                    </w:rPr>
                    <w:t>.</w:t>
                  </w:r>
                  <w:r w:rsidR="00A51A77">
                    <w:rPr>
                      <w:color w:val="000004"/>
                      <w:sz w:val="20"/>
                      <w:szCs w:val="20"/>
                      <w:lang w:bidi="he-IL"/>
                    </w:rPr>
                    <w:t xml:space="preserve"> Czytelny podpis (z podaniem </w:t>
                  </w:r>
                  <w:r w:rsidR="00F907AE" w:rsidRPr="00D310D7">
                    <w:rPr>
                      <w:color w:val="000004"/>
                      <w:sz w:val="20"/>
                      <w:szCs w:val="20"/>
                      <w:lang w:bidi="he-IL"/>
                    </w:rPr>
                    <w:t>imienia i nazwisk</w:t>
                  </w:r>
                  <w:r w:rsidR="00BD6B10">
                    <w:rPr>
                      <w:color w:val="000004"/>
                      <w:sz w:val="20"/>
                      <w:szCs w:val="20"/>
                      <w:lang w:bidi="he-IL"/>
                    </w:rPr>
                    <w:t>a</w:t>
                  </w:r>
                  <w:r w:rsidR="00AD76C0">
                    <w:rPr>
                      <w:color w:val="000004"/>
                      <w:sz w:val="20"/>
                      <w:szCs w:val="20"/>
                      <w:lang w:bidi="he-IL"/>
                    </w:rPr>
                    <w:t>)</w:t>
                  </w:r>
                </w:p>
                <w:p w14:paraId="39E841EC" w14:textId="77777777" w:rsidR="00227384" w:rsidRPr="00D310D7" w:rsidRDefault="00227384" w:rsidP="00D310D7">
                  <w:pPr>
                    <w:pStyle w:val="Styl"/>
                    <w:spacing w:line="259" w:lineRule="exact"/>
                    <w:rPr>
                      <w:b/>
                      <w:bCs/>
                      <w:color w:val="000004"/>
                      <w:sz w:val="22"/>
                      <w:szCs w:val="22"/>
                      <w:u w:val="single"/>
                      <w:lang w:bidi="he-IL"/>
                    </w:rPr>
                  </w:pPr>
                </w:p>
              </w:tc>
            </w:tr>
          </w:tbl>
          <w:p w14:paraId="11CCE137" w14:textId="77777777" w:rsidR="00F907AE" w:rsidRPr="00D310D7" w:rsidRDefault="00F907AE" w:rsidP="00D310D7">
            <w:pPr>
              <w:pStyle w:val="Styl"/>
              <w:spacing w:line="259" w:lineRule="exact"/>
              <w:rPr>
                <w:b/>
                <w:bCs/>
                <w:color w:val="000004"/>
                <w:sz w:val="22"/>
                <w:szCs w:val="22"/>
                <w:u w:val="single"/>
                <w:lang w:bidi="he-IL"/>
              </w:rPr>
            </w:pPr>
          </w:p>
        </w:tc>
      </w:tr>
      <w:tr w:rsidR="00F907AE" w:rsidRPr="00D310D7" w14:paraId="429313E7" w14:textId="77777777" w:rsidTr="00F173EC">
        <w:trPr>
          <w:trHeight w:val="2721"/>
        </w:trPr>
        <w:tc>
          <w:tcPr>
            <w:tcW w:w="10803" w:type="dxa"/>
            <w:shd w:val="pct15" w:color="auto" w:fill="auto"/>
          </w:tcPr>
          <w:p w14:paraId="2AEC33FC" w14:textId="77777777" w:rsidR="00F907AE" w:rsidRPr="00A51A77" w:rsidRDefault="00F907AE" w:rsidP="00F0574A">
            <w:pPr>
              <w:pStyle w:val="Styl"/>
              <w:numPr>
                <w:ilvl w:val="0"/>
                <w:numId w:val="7"/>
              </w:numPr>
              <w:spacing w:line="292" w:lineRule="exact"/>
              <w:ind w:left="460"/>
              <w:rPr>
                <w:b/>
                <w:bCs/>
                <w:color w:val="000004"/>
                <w:sz w:val="22"/>
                <w:szCs w:val="22"/>
                <w:lang w:bidi="he-IL"/>
              </w:rPr>
            </w:pPr>
            <w:r w:rsidRPr="00AB6368">
              <w:rPr>
                <w:b/>
                <w:bCs/>
                <w:color w:val="000004"/>
                <w:sz w:val="22"/>
                <w:szCs w:val="22"/>
                <w:lang w:bidi="he-IL"/>
              </w:rPr>
              <w:t>ADNOTACJE ORGANU</w:t>
            </w:r>
          </w:p>
        </w:tc>
      </w:tr>
    </w:tbl>
    <w:p w14:paraId="1F6F5817" w14:textId="77777777" w:rsidR="00CF0EC1" w:rsidRDefault="00CF0EC1" w:rsidP="00CF0EC1">
      <w:pPr>
        <w:pStyle w:val="Styl"/>
        <w:spacing w:line="14" w:lineRule="exact"/>
        <w:rPr>
          <w:b/>
          <w:bCs/>
          <w:color w:val="000004"/>
          <w:sz w:val="22"/>
          <w:szCs w:val="22"/>
          <w:lang w:bidi="he-IL"/>
        </w:rPr>
      </w:pPr>
    </w:p>
    <w:p w14:paraId="0D9335A9" w14:textId="77777777" w:rsidR="006C33F4" w:rsidRPr="00AA252F" w:rsidRDefault="006C33F4" w:rsidP="001918B0">
      <w:pPr>
        <w:pStyle w:val="Styl"/>
        <w:ind w:left="-142" w:hanging="142"/>
        <w:jc w:val="center"/>
        <w:rPr>
          <w:b/>
          <w:bCs/>
          <w:color w:val="000004"/>
          <w:sz w:val="22"/>
          <w:szCs w:val="22"/>
          <w:lang w:bidi="he-IL"/>
        </w:rPr>
      </w:pPr>
      <w:r w:rsidRPr="00AA252F">
        <w:rPr>
          <w:b/>
          <w:bCs/>
          <w:color w:val="000004"/>
          <w:sz w:val="22"/>
          <w:szCs w:val="22"/>
          <w:lang w:bidi="he-IL"/>
        </w:rPr>
        <w:t>POUCZENIE</w:t>
      </w:r>
    </w:p>
    <w:p w14:paraId="637E5CEC" w14:textId="2CBED794" w:rsidR="006C33F4" w:rsidRPr="00DA7473" w:rsidRDefault="00DE65F7" w:rsidP="001918B0">
      <w:pPr>
        <w:pStyle w:val="Styl"/>
        <w:numPr>
          <w:ilvl w:val="0"/>
          <w:numId w:val="12"/>
        </w:numPr>
        <w:ind w:left="-142" w:right="4" w:hanging="142"/>
        <w:jc w:val="both"/>
        <w:rPr>
          <w:b/>
          <w:bCs/>
          <w:color w:val="000004"/>
          <w:sz w:val="20"/>
          <w:szCs w:val="20"/>
          <w:lang w:bidi="he-IL"/>
        </w:rPr>
      </w:pPr>
      <w:r w:rsidRPr="00DA7473">
        <w:rPr>
          <w:b/>
          <w:bCs/>
          <w:color w:val="000004"/>
          <w:sz w:val="20"/>
          <w:szCs w:val="20"/>
          <w:lang w:bidi="he-IL"/>
        </w:rPr>
        <w:t>Niniejsza deklaracja stanowi podstawę do wystawienia tytu</w:t>
      </w:r>
      <w:r w:rsidRPr="00DA7473">
        <w:rPr>
          <w:b/>
          <w:bCs/>
          <w:color w:val="2C2A2E"/>
          <w:sz w:val="20"/>
          <w:szCs w:val="20"/>
          <w:lang w:bidi="he-IL"/>
        </w:rPr>
        <w:t>ł</w:t>
      </w:r>
      <w:r w:rsidRPr="00DA7473">
        <w:rPr>
          <w:b/>
          <w:bCs/>
          <w:color w:val="000004"/>
          <w:sz w:val="20"/>
          <w:szCs w:val="20"/>
          <w:lang w:bidi="he-IL"/>
        </w:rPr>
        <w:t xml:space="preserve">u wykonawczego zgodnie z przepisami ustawy </w:t>
      </w:r>
      <w:r w:rsidRPr="00DA7473">
        <w:rPr>
          <w:b/>
          <w:sz w:val="20"/>
          <w:szCs w:val="20"/>
        </w:rPr>
        <w:t>z dnia</w:t>
      </w:r>
      <w:r w:rsidRPr="00DA7473">
        <w:rPr>
          <w:b/>
          <w:bCs/>
          <w:color w:val="000004"/>
          <w:sz w:val="20"/>
          <w:szCs w:val="20"/>
          <w:lang w:bidi="he-IL"/>
        </w:rPr>
        <w:t> 17 czerwca 1966 r. o postępowaniu egzekuc</w:t>
      </w:r>
      <w:r w:rsidRPr="00DA7473">
        <w:rPr>
          <w:b/>
          <w:bCs/>
          <w:color w:val="2C2A2E"/>
          <w:sz w:val="20"/>
          <w:szCs w:val="20"/>
          <w:lang w:bidi="he-IL"/>
        </w:rPr>
        <w:t>y</w:t>
      </w:r>
      <w:r w:rsidRPr="00DA7473">
        <w:rPr>
          <w:b/>
          <w:bCs/>
          <w:color w:val="000004"/>
          <w:sz w:val="20"/>
          <w:szCs w:val="20"/>
          <w:lang w:bidi="he-IL"/>
        </w:rPr>
        <w:t>jnym w ad</w:t>
      </w:r>
      <w:r w:rsidR="00B24933" w:rsidRPr="00DA7473">
        <w:rPr>
          <w:b/>
          <w:bCs/>
          <w:color w:val="000004"/>
          <w:sz w:val="20"/>
          <w:szCs w:val="20"/>
          <w:lang w:bidi="he-IL"/>
        </w:rPr>
        <w:t>ministracji (t.j.: Dz. U. z 202</w:t>
      </w:r>
      <w:r w:rsidR="00566E34">
        <w:rPr>
          <w:b/>
          <w:bCs/>
          <w:color w:val="000004"/>
          <w:sz w:val="20"/>
          <w:szCs w:val="20"/>
          <w:lang w:bidi="he-IL"/>
        </w:rPr>
        <w:t>2</w:t>
      </w:r>
      <w:r w:rsidR="00B24933" w:rsidRPr="00DA7473">
        <w:rPr>
          <w:b/>
          <w:bCs/>
          <w:color w:val="000004"/>
          <w:sz w:val="20"/>
          <w:szCs w:val="20"/>
          <w:lang w:bidi="he-IL"/>
        </w:rPr>
        <w:t xml:space="preserve"> r. poz. 47</w:t>
      </w:r>
      <w:r w:rsidR="00566E34">
        <w:rPr>
          <w:b/>
          <w:bCs/>
          <w:color w:val="000004"/>
          <w:sz w:val="20"/>
          <w:szCs w:val="20"/>
          <w:lang w:bidi="he-IL"/>
        </w:rPr>
        <w:t>9</w:t>
      </w:r>
      <w:r w:rsidR="00B24933" w:rsidRPr="00DA7473">
        <w:rPr>
          <w:b/>
          <w:bCs/>
          <w:color w:val="000004"/>
          <w:sz w:val="20"/>
          <w:szCs w:val="20"/>
          <w:lang w:bidi="he-IL"/>
        </w:rPr>
        <w:t xml:space="preserve"> </w:t>
      </w:r>
      <w:r w:rsidRPr="00DA7473">
        <w:rPr>
          <w:b/>
          <w:bCs/>
          <w:color w:val="000004"/>
          <w:sz w:val="20"/>
          <w:szCs w:val="20"/>
          <w:lang w:bidi="he-IL"/>
        </w:rPr>
        <w:t xml:space="preserve">ze zm.) </w:t>
      </w:r>
    </w:p>
    <w:p w14:paraId="01BFC359" w14:textId="77777777" w:rsidR="00782EF5" w:rsidRPr="00DA7473" w:rsidRDefault="00557982" w:rsidP="00782EF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color w:val="000000"/>
          <w:sz w:val="19"/>
          <w:szCs w:val="19"/>
          <w:lang w:eastAsia="pl-PL"/>
        </w:rPr>
      </w:pPr>
      <w:r w:rsidRPr="00DA7473">
        <w:rPr>
          <w:rFonts w:ascii="Times New Roman" w:hAnsi="Times New Roman"/>
          <w:sz w:val="19"/>
          <w:szCs w:val="19"/>
        </w:rPr>
        <w:t>Właściciel nieruchomości nie może złożyć deklaracji zmniejszającej wysokość zobowiązania z tytułu opłaty za gospodarowanie odpadam</w:t>
      </w:r>
      <w:r w:rsidR="00782EF5" w:rsidRPr="00DA7473">
        <w:rPr>
          <w:rFonts w:ascii="Times New Roman" w:hAnsi="Times New Roman"/>
          <w:sz w:val="19"/>
          <w:szCs w:val="19"/>
        </w:rPr>
        <w:t>i komunalnymi za okres wsteczny.</w:t>
      </w:r>
      <w:r w:rsidRPr="00DA7473">
        <w:rPr>
          <w:rFonts w:ascii="Times New Roman" w:hAnsi="Times New Roman"/>
          <w:sz w:val="19"/>
          <w:szCs w:val="19"/>
        </w:rPr>
        <w:t xml:space="preserve"> </w:t>
      </w:r>
      <w:r w:rsidR="00894725">
        <w:rPr>
          <w:rFonts w:ascii="Times New Roman" w:hAnsi="Times New Roman"/>
          <w:sz w:val="19"/>
          <w:szCs w:val="19"/>
        </w:rPr>
        <w:t xml:space="preserve">Wyjątek stanowi sytuacja, gdy </w:t>
      </w:r>
      <w:r w:rsidR="00782EF5" w:rsidRPr="00DA7473">
        <w:rPr>
          <w:rFonts w:ascii="Times New Roman" w:hAnsi="Times New Roman"/>
          <w:sz w:val="19"/>
          <w:szCs w:val="19"/>
        </w:rPr>
        <w:t xml:space="preserve">liczba mieszkańców zmniejsza się w </w:t>
      </w:r>
      <w:r w:rsidR="00B16E84">
        <w:rPr>
          <w:rFonts w:ascii="Times New Roman" w:hAnsi="Times New Roman"/>
          <w:sz w:val="19"/>
          <w:szCs w:val="19"/>
        </w:rPr>
        <w:t>związku</w:t>
      </w:r>
      <w:r w:rsidR="00782EF5" w:rsidRPr="00DA7473">
        <w:rPr>
          <w:rFonts w:ascii="Times New Roman" w:hAnsi="Times New Roman"/>
          <w:sz w:val="19"/>
          <w:szCs w:val="19"/>
        </w:rPr>
        <w:t xml:space="preserve"> ze</w:t>
      </w:r>
      <w:r w:rsidR="00894725">
        <w:rPr>
          <w:rFonts w:ascii="Times New Roman" w:hAnsi="Times New Roman"/>
          <w:sz w:val="19"/>
          <w:szCs w:val="19"/>
        </w:rPr>
        <w:t xml:space="preserve"> śmiercią jednego z nich</w:t>
      </w:r>
      <w:r w:rsidR="00782EF5" w:rsidRPr="00DA7473">
        <w:rPr>
          <w:rFonts w:ascii="Times New Roman" w:hAnsi="Times New Roman"/>
          <w:sz w:val="19"/>
          <w:szCs w:val="19"/>
        </w:rPr>
        <w:t xml:space="preserve">, wówczas </w:t>
      </w:r>
      <w:r w:rsidR="00894725">
        <w:rPr>
          <w:rFonts w:ascii="Times New Roman" w:hAnsi="Times New Roman"/>
          <w:sz w:val="19"/>
          <w:szCs w:val="19"/>
        </w:rPr>
        <w:t>termin</w:t>
      </w:r>
      <w:r w:rsidR="00782EF5" w:rsidRPr="00DA7473">
        <w:rPr>
          <w:rFonts w:ascii="Times New Roman" w:hAnsi="Times New Roman"/>
          <w:sz w:val="19"/>
          <w:szCs w:val="19"/>
        </w:rPr>
        <w:t xml:space="preserve"> na złożenia deklaracji to 6 miesięcy od dnia tego zdarzenia (art.6m ust. 5 ucpg).</w:t>
      </w:r>
    </w:p>
    <w:p w14:paraId="34B5D93E" w14:textId="77777777" w:rsidR="0022790B" w:rsidRPr="00DA7473" w:rsidRDefault="001F4F38" w:rsidP="001918B0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color w:val="000000"/>
          <w:sz w:val="19"/>
          <w:szCs w:val="19"/>
          <w:lang w:eastAsia="pl-PL"/>
        </w:rPr>
      </w:pPr>
      <w:r w:rsidRPr="00DA7473">
        <w:rPr>
          <w:rFonts w:ascii="Times New Roman" w:hAnsi="Times New Roman"/>
          <w:sz w:val="19"/>
          <w:szCs w:val="19"/>
          <w:lang w:eastAsia="pl-PL"/>
        </w:rPr>
        <w:t>W przypadku nieruchomości zabudowanej budynkiem wielolokalowym, wspólnota mieszkaniowa lub spółdzielnia mieszkaniowa może żądać od</w:t>
      </w:r>
      <w:r w:rsidR="00F223CF" w:rsidRPr="00DA7473">
        <w:rPr>
          <w:rFonts w:ascii="Times New Roman" w:hAnsi="Times New Roman"/>
          <w:color w:val="000000"/>
          <w:sz w:val="19"/>
          <w:szCs w:val="19"/>
          <w:lang w:eastAsia="pl-PL"/>
        </w:rPr>
        <w:t> </w:t>
      </w:r>
      <w:r w:rsidRPr="00DA7473">
        <w:rPr>
          <w:rFonts w:ascii="Times New Roman" w:hAnsi="Times New Roman"/>
          <w:sz w:val="19"/>
          <w:szCs w:val="19"/>
          <w:lang w:eastAsia="pl-PL"/>
        </w:rPr>
        <w:t>właściciela lokalu, osoby, której służy spółdzielcze prawo do lokalu lub osoby faktycznie zamieszkującej lokal podania danych niezbędnych do ustalenia wysokości opłaty za gosp</w:t>
      </w:r>
      <w:r w:rsidR="00310041" w:rsidRPr="00DA7473">
        <w:rPr>
          <w:rFonts w:ascii="Times New Roman" w:hAnsi="Times New Roman"/>
          <w:sz w:val="19"/>
          <w:szCs w:val="19"/>
          <w:lang w:eastAsia="pl-PL"/>
        </w:rPr>
        <w:t>odarowanie odpadami komunalnymi (art. 6m ust. 1c ucpg).</w:t>
      </w:r>
    </w:p>
    <w:p w14:paraId="3F5BE3F0" w14:textId="20377F28" w:rsidR="00CA0746" w:rsidRPr="00DA7473" w:rsidRDefault="00C84D11" w:rsidP="00DF2C8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color w:val="000000"/>
          <w:sz w:val="19"/>
          <w:szCs w:val="19"/>
          <w:lang w:eastAsia="pl-PL"/>
        </w:rPr>
      </w:pPr>
      <w:r w:rsidRPr="00DA7473">
        <w:rPr>
          <w:rFonts w:ascii="Times New Roman" w:hAnsi="Times New Roman"/>
          <w:color w:val="000000"/>
          <w:sz w:val="19"/>
          <w:szCs w:val="19"/>
          <w:lang w:eastAsia="pl-PL"/>
        </w:rPr>
        <w:t>W przypadku podpisania deklaracji przez pełnomocnika, zgodnie z art. 80a ustawy z dnia 29 sierpnia 1997 r. Or</w:t>
      </w:r>
      <w:r w:rsidR="00310041" w:rsidRPr="00DA7473">
        <w:rPr>
          <w:rFonts w:ascii="Times New Roman" w:hAnsi="Times New Roman"/>
          <w:color w:val="000000"/>
          <w:sz w:val="19"/>
          <w:szCs w:val="19"/>
          <w:lang w:eastAsia="pl-PL"/>
        </w:rPr>
        <w:t>dynacja podatkowa (Dz.</w:t>
      </w:r>
      <w:r w:rsidR="001918B0" w:rsidRPr="00DA7473">
        <w:rPr>
          <w:rFonts w:ascii="Times New Roman" w:hAnsi="Times New Roman"/>
          <w:color w:val="000000"/>
          <w:sz w:val="19"/>
          <w:szCs w:val="19"/>
          <w:lang w:eastAsia="pl-PL"/>
        </w:rPr>
        <w:t> </w:t>
      </w:r>
      <w:r w:rsidR="00310041" w:rsidRPr="00DA7473">
        <w:rPr>
          <w:rFonts w:ascii="Times New Roman" w:hAnsi="Times New Roman"/>
          <w:color w:val="000000"/>
          <w:sz w:val="19"/>
          <w:szCs w:val="19"/>
          <w:lang w:eastAsia="pl-PL"/>
        </w:rPr>
        <w:t>U.</w:t>
      </w:r>
      <w:r w:rsidR="001918B0" w:rsidRPr="00DA7473">
        <w:rPr>
          <w:rFonts w:ascii="Times New Roman" w:hAnsi="Times New Roman"/>
          <w:color w:val="000000"/>
          <w:sz w:val="19"/>
          <w:szCs w:val="19"/>
          <w:lang w:eastAsia="pl-PL"/>
        </w:rPr>
        <w:t> </w:t>
      </w:r>
      <w:r w:rsidR="00310041" w:rsidRPr="00DA7473">
        <w:rPr>
          <w:rFonts w:ascii="Times New Roman" w:hAnsi="Times New Roman"/>
          <w:color w:val="000000"/>
          <w:sz w:val="19"/>
          <w:szCs w:val="19"/>
          <w:lang w:eastAsia="pl-PL"/>
        </w:rPr>
        <w:t>z</w:t>
      </w:r>
      <w:r w:rsidR="001918B0" w:rsidRPr="00DA7473">
        <w:rPr>
          <w:rFonts w:ascii="Times New Roman" w:hAnsi="Times New Roman"/>
          <w:color w:val="000000"/>
          <w:sz w:val="19"/>
          <w:szCs w:val="19"/>
          <w:lang w:eastAsia="pl-PL"/>
        </w:rPr>
        <w:t> </w:t>
      </w:r>
      <w:r w:rsidR="00782EF5" w:rsidRPr="00DA7473">
        <w:rPr>
          <w:rFonts w:ascii="Times New Roman" w:hAnsi="Times New Roman"/>
          <w:color w:val="000000"/>
          <w:sz w:val="19"/>
          <w:szCs w:val="19"/>
          <w:lang w:eastAsia="pl-PL"/>
        </w:rPr>
        <w:t>202</w:t>
      </w:r>
      <w:r w:rsidR="00566E34">
        <w:rPr>
          <w:rFonts w:ascii="Times New Roman" w:hAnsi="Times New Roman"/>
          <w:color w:val="000000"/>
          <w:sz w:val="19"/>
          <w:szCs w:val="19"/>
          <w:lang w:eastAsia="pl-PL"/>
        </w:rPr>
        <w:t>2</w:t>
      </w:r>
      <w:r w:rsidR="00782EF5" w:rsidRPr="00DA7473">
        <w:rPr>
          <w:rFonts w:ascii="Times New Roman" w:hAnsi="Times New Roman"/>
          <w:color w:val="000000"/>
          <w:sz w:val="19"/>
          <w:szCs w:val="19"/>
          <w:lang w:eastAsia="pl-PL"/>
        </w:rPr>
        <w:t xml:space="preserve"> r., poz. </w:t>
      </w:r>
      <w:r w:rsidR="00566E34">
        <w:rPr>
          <w:rFonts w:ascii="Times New Roman" w:hAnsi="Times New Roman"/>
          <w:color w:val="000000"/>
          <w:sz w:val="19"/>
          <w:szCs w:val="19"/>
          <w:lang w:eastAsia="pl-PL"/>
        </w:rPr>
        <w:t>2651</w:t>
      </w:r>
      <w:r w:rsidR="00310041" w:rsidRPr="00DA7473">
        <w:rPr>
          <w:rFonts w:ascii="Times New Roman" w:hAnsi="Times New Roman"/>
          <w:color w:val="000000"/>
          <w:sz w:val="19"/>
          <w:szCs w:val="19"/>
          <w:lang w:eastAsia="pl-PL"/>
        </w:rPr>
        <w:t xml:space="preserve"> ze</w:t>
      </w:r>
      <w:r w:rsidRPr="00DA7473">
        <w:rPr>
          <w:rFonts w:ascii="Times New Roman" w:hAnsi="Times New Roman"/>
          <w:color w:val="000000"/>
          <w:sz w:val="19"/>
          <w:szCs w:val="19"/>
          <w:lang w:eastAsia="pl-PL"/>
        </w:rPr>
        <w:t xml:space="preserve">.zm.) pełnomocnictwo do podpisywania deklaracji składa się wraz z deklaracją. </w:t>
      </w:r>
      <w:bookmarkStart w:id="0" w:name="bookmark6"/>
    </w:p>
    <w:p w14:paraId="43443273" w14:textId="77777777" w:rsidR="00F40FA4" w:rsidRPr="00051793" w:rsidRDefault="00F40FA4" w:rsidP="001B571B">
      <w:pPr>
        <w:pStyle w:val="Nagwek21"/>
        <w:keepNext/>
        <w:keepLines/>
        <w:shd w:val="clear" w:color="auto" w:fill="auto"/>
        <w:spacing w:before="60" w:after="60" w:line="240" w:lineRule="exact"/>
        <w:ind w:left="221"/>
        <w:jc w:val="center"/>
        <w:rPr>
          <w:sz w:val="22"/>
          <w:szCs w:val="22"/>
        </w:rPr>
      </w:pPr>
      <w:r w:rsidRPr="00051793">
        <w:rPr>
          <w:sz w:val="22"/>
          <w:szCs w:val="22"/>
        </w:rPr>
        <w:lastRenderedPageBreak/>
        <w:t>KLAUZULA INFORMACYJNA</w:t>
      </w:r>
      <w:bookmarkEnd w:id="0"/>
    </w:p>
    <w:p w14:paraId="2A502B76" w14:textId="77777777" w:rsidR="00F40FA4" w:rsidRPr="006D08D6" w:rsidRDefault="00F40FA4" w:rsidP="00051793">
      <w:pPr>
        <w:pStyle w:val="Teksttreci20"/>
        <w:shd w:val="clear" w:color="auto" w:fill="auto"/>
        <w:spacing w:before="0" w:after="0" w:line="230" w:lineRule="exact"/>
        <w:ind w:left="-142" w:right="261" w:firstLine="851"/>
        <w:jc w:val="both"/>
        <w:rPr>
          <w:sz w:val="20"/>
          <w:szCs w:val="20"/>
        </w:rPr>
      </w:pPr>
      <w:r w:rsidRPr="006D08D6">
        <w:rPr>
          <w:sz w:val="20"/>
          <w:szCs w:val="20"/>
        </w:rPr>
        <w:t>Wypełniając obowiązek określony w art. 13 ust. 1 i ust. 2 Rozporządzenia Parlamentu Europ</w:t>
      </w:r>
      <w:r w:rsidR="00B1360F" w:rsidRPr="006D08D6">
        <w:rPr>
          <w:sz w:val="20"/>
          <w:szCs w:val="20"/>
        </w:rPr>
        <w:t>ejskiego i </w:t>
      </w:r>
      <w:r w:rsidR="0066377A" w:rsidRPr="006D08D6">
        <w:rPr>
          <w:sz w:val="20"/>
          <w:szCs w:val="20"/>
        </w:rPr>
        <w:t>Rady (UE) 2016/679 z </w:t>
      </w:r>
      <w:r w:rsidR="005C21D2" w:rsidRPr="006D08D6">
        <w:rPr>
          <w:sz w:val="20"/>
          <w:szCs w:val="20"/>
        </w:rPr>
        <w:t>dnia 27 </w:t>
      </w:r>
      <w:r w:rsidRPr="006D08D6">
        <w:rPr>
          <w:sz w:val="20"/>
          <w:szCs w:val="20"/>
        </w:rPr>
        <w:t>kwietnia 2016 r. w sprawie ochrony osób fizycznych w związku z prze</w:t>
      </w:r>
      <w:r w:rsidR="008A2077">
        <w:rPr>
          <w:sz w:val="20"/>
          <w:szCs w:val="20"/>
        </w:rPr>
        <w:t>twarzaniem danych osobowych i w </w:t>
      </w:r>
      <w:r w:rsidRPr="006D08D6">
        <w:rPr>
          <w:sz w:val="20"/>
          <w:szCs w:val="20"/>
        </w:rPr>
        <w:t>sprawie swobodnego przepływu takich danych oraz uchylenia dyrektywy 95/46/WE (ogólne rozporządzenie o ochronie danych) informujemy że:</w:t>
      </w:r>
    </w:p>
    <w:p w14:paraId="60A024DB" w14:textId="77777777" w:rsidR="001B571B" w:rsidRPr="006D08D6" w:rsidRDefault="009C7846" w:rsidP="00E94A29">
      <w:pPr>
        <w:numPr>
          <w:ilvl w:val="0"/>
          <w:numId w:val="19"/>
        </w:numPr>
        <w:spacing w:after="0" w:line="240" w:lineRule="auto"/>
        <w:ind w:left="-141" w:right="261" w:hanging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6D08D6">
        <w:rPr>
          <w:rFonts w:ascii="Times New Roman" w:eastAsia="Times New Roman" w:hAnsi="Times New Roman"/>
          <w:sz w:val="20"/>
          <w:szCs w:val="20"/>
          <w:lang w:eastAsia="pl-PL"/>
        </w:rPr>
        <w:t>Administratorem danych osobowych zbieranych i przetwarzanych w ramach wykonywani</w:t>
      </w:r>
      <w:r w:rsidR="00473C9D" w:rsidRPr="006D08D6">
        <w:rPr>
          <w:rFonts w:ascii="Times New Roman" w:eastAsia="Times New Roman" w:hAnsi="Times New Roman"/>
          <w:sz w:val="20"/>
          <w:szCs w:val="20"/>
          <w:lang w:eastAsia="pl-PL"/>
        </w:rPr>
        <w:t xml:space="preserve">a zadań publicznych przez Urząd </w:t>
      </w:r>
      <w:r w:rsidR="005C21D2" w:rsidRPr="006D08D6">
        <w:rPr>
          <w:rFonts w:ascii="Times New Roman" w:eastAsia="Times New Roman" w:hAnsi="Times New Roman"/>
          <w:sz w:val="20"/>
          <w:szCs w:val="20"/>
          <w:lang w:eastAsia="pl-PL"/>
        </w:rPr>
        <w:t>Miejski w </w:t>
      </w:r>
      <w:r w:rsidRPr="006D08D6">
        <w:rPr>
          <w:rFonts w:ascii="Times New Roman" w:eastAsia="Times New Roman" w:hAnsi="Times New Roman"/>
          <w:sz w:val="20"/>
          <w:szCs w:val="20"/>
          <w:lang w:eastAsia="pl-PL"/>
        </w:rPr>
        <w:t>Czarnej Białostockiej jest B</w:t>
      </w:r>
      <w:r w:rsidR="006475CD" w:rsidRPr="006D08D6">
        <w:rPr>
          <w:rFonts w:ascii="Times New Roman" w:eastAsia="Times New Roman" w:hAnsi="Times New Roman"/>
          <w:sz w:val="20"/>
          <w:szCs w:val="20"/>
          <w:lang w:eastAsia="pl-PL"/>
        </w:rPr>
        <w:t>urmistrz Czarnej Białostockiej</w:t>
      </w:r>
      <w:r w:rsidR="001661CC" w:rsidRPr="006D08D6">
        <w:rPr>
          <w:rFonts w:ascii="Times New Roman" w:eastAsia="Times New Roman" w:hAnsi="Times New Roman"/>
          <w:sz w:val="20"/>
          <w:szCs w:val="20"/>
          <w:lang w:eastAsia="pl-PL"/>
        </w:rPr>
        <w:t>, ul. Torowa 14A</w:t>
      </w:r>
      <w:r w:rsidRPr="006D08D6">
        <w:rPr>
          <w:rFonts w:ascii="Times New Roman" w:eastAsia="Times New Roman" w:hAnsi="Times New Roman"/>
          <w:sz w:val="20"/>
          <w:szCs w:val="20"/>
          <w:lang w:eastAsia="pl-PL"/>
        </w:rPr>
        <w:t>,</w:t>
      </w:r>
      <w:r w:rsidR="001661CC" w:rsidRPr="006D08D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6D08D6">
        <w:rPr>
          <w:rFonts w:ascii="Times New Roman" w:eastAsia="Times New Roman" w:hAnsi="Times New Roman"/>
          <w:sz w:val="20"/>
          <w:szCs w:val="20"/>
          <w:lang w:eastAsia="pl-PL"/>
        </w:rPr>
        <w:t>16-020 Czarna Białostocka.</w:t>
      </w:r>
      <w:r w:rsidR="008A2077">
        <w:rPr>
          <w:rFonts w:ascii="Times New Roman" w:hAnsi="Times New Roman"/>
          <w:sz w:val="20"/>
          <w:szCs w:val="20"/>
        </w:rPr>
        <w:t xml:space="preserve"> W </w:t>
      </w:r>
      <w:r w:rsidR="002163F0" w:rsidRPr="006D08D6">
        <w:rPr>
          <w:rFonts w:ascii="Times New Roman" w:hAnsi="Times New Roman"/>
          <w:sz w:val="20"/>
          <w:szCs w:val="20"/>
        </w:rPr>
        <w:t>przypadkach określonych przepisami prawa administratorami Państwa danych mogą b</w:t>
      </w:r>
      <w:r w:rsidR="00E94A29" w:rsidRPr="006D08D6">
        <w:rPr>
          <w:rFonts w:ascii="Times New Roman" w:hAnsi="Times New Roman"/>
          <w:sz w:val="20"/>
          <w:szCs w:val="20"/>
        </w:rPr>
        <w:t>yć także inne podmioty</w:t>
      </w:r>
      <w:r w:rsidR="008A2077">
        <w:rPr>
          <w:rFonts w:ascii="Times New Roman" w:hAnsi="Times New Roman"/>
          <w:sz w:val="20"/>
          <w:szCs w:val="20"/>
        </w:rPr>
        <w:t>.</w:t>
      </w:r>
    </w:p>
    <w:p w14:paraId="7AB2E156" w14:textId="77777777" w:rsidR="002163F0" w:rsidRPr="006D08D6" w:rsidRDefault="00F34EA7" w:rsidP="002163F0">
      <w:pPr>
        <w:numPr>
          <w:ilvl w:val="0"/>
          <w:numId w:val="19"/>
        </w:numPr>
        <w:spacing w:after="0" w:line="240" w:lineRule="auto"/>
        <w:ind w:left="-142" w:right="260" w:hanging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6D08D6">
        <w:rPr>
          <w:rFonts w:ascii="Times New Roman" w:eastAsia="Times New Roman" w:hAnsi="Times New Roman"/>
          <w:sz w:val="20"/>
          <w:szCs w:val="20"/>
          <w:lang w:eastAsia="pl-PL"/>
        </w:rPr>
        <w:t>Z </w:t>
      </w:r>
      <w:r w:rsidR="009C7846" w:rsidRPr="006D08D6">
        <w:rPr>
          <w:rFonts w:ascii="Times New Roman" w:eastAsia="Times New Roman" w:hAnsi="Times New Roman"/>
          <w:sz w:val="20"/>
          <w:szCs w:val="20"/>
          <w:lang w:eastAsia="pl-PL"/>
        </w:rPr>
        <w:t>Administratorem można się ko</w:t>
      </w:r>
      <w:r w:rsidR="002163F0" w:rsidRPr="006D08D6">
        <w:rPr>
          <w:rFonts w:ascii="Times New Roman" w:eastAsia="Times New Roman" w:hAnsi="Times New Roman"/>
          <w:sz w:val="20"/>
          <w:szCs w:val="20"/>
          <w:lang w:eastAsia="pl-PL"/>
        </w:rPr>
        <w:t>ntaktować</w:t>
      </w:r>
      <w:r w:rsidR="009C7846" w:rsidRPr="006D08D6">
        <w:rPr>
          <w:rFonts w:ascii="Times New Roman" w:eastAsia="Times New Roman" w:hAnsi="Times New Roman"/>
          <w:sz w:val="20"/>
          <w:szCs w:val="20"/>
          <w:lang w:eastAsia="pl-PL"/>
        </w:rPr>
        <w:t xml:space="preserve"> za pomocą p</w:t>
      </w:r>
      <w:r w:rsidR="00955AD1" w:rsidRPr="006D08D6">
        <w:rPr>
          <w:rFonts w:ascii="Times New Roman" w:eastAsia="Times New Roman" w:hAnsi="Times New Roman"/>
          <w:sz w:val="20"/>
          <w:szCs w:val="20"/>
          <w:lang w:eastAsia="pl-PL"/>
        </w:rPr>
        <w:t>oczty tradycyjnej na adres: ul. </w:t>
      </w:r>
      <w:r w:rsidR="009C7846" w:rsidRPr="006D08D6">
        <w:rPr>
          <w:rFonts w:ascii="Times New Roman" w:eastAsia="Times New Roman" w:hAnsi="Times New Roman"/>
          <w:sz w:val="20"/>
          <w:szCs w:val="20"/>
          <w:lang w:eastAsia="pl-PL"/>
        </w:rPr>
        <w:t>Torowa 14A</w:t>
      </w:r>
      <w:r w:rsidR="005C21D2" w:rsidRPr="006D08D6">
        <w:rPr>
          <w:rFonts w:ascii="Times New Roman" w:eastAsia="Times New Roman" w:hAnsi="Times New Roman"/>
          <w:sz w:val="20"/>
          <w:szCs w:val="20"/>
          <w:lang w:eastAsia="pl-PL"/>
        </w:rPr>
        <w:t>,</w:t>
      </w:r>
      <w:r w:rsidR="00955AD1" w:rsidRPr="006D08D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5C21D2" w:rsidRPr="006D08D6">
        <w:rPr>
          <w:rFonts w:ascii="Times New Roman" w:eastAsia="Times New Roman" w:hAnsi="Times New Roman"/>
          <w:sz w:val="20"/>
          <w:szCs w:val="20"/>
          <w:lang w:eastAsia="pl-PL"/>
        </w:rPr>
        <w:t>16-020 Czarna Białostocka lub </w:t>
      </w:r>
      <w:r w:rsidR="009C7846" w:rsidRPr="006D08D6">
        <w:rPr>
          <w:rFonts w:ascii="Times New Roman" w:eastAsia="Times New Roman" w:hAnsi="Times New Roman"/>
          <w:sz w:val="20"/>
          <w:szCs w:val="20"/>
          <w:lang w:eastAsia="pl-PL"/>
        </w:rPr>
        <w:t>email:um@czarnabialostocka.pl</w:t>
      </w:r>
    </w:p>
    <w:p w14:paraId="3B7BA324" w14:textId="035E2F07" w:rsidR="00A87944" w:rsidRPr="00CF0C5E" w:rsidRDefault="009C7846" w:rsidP="00CF0C5E">
      <w:pPr>
        <w:pStyle w:val="Teksttreci20"/>
        <w:shd w:val="clear" w:color="auto" w:fill="auto"/>
        <w:tabs>
          <w:tab w:val="left" w:pos="3402"/>
        </w:tabs>
        <w:spacing w:before="0" w:after="0" w:line="230" w:lineRule="exact"/>
        <w:ind w:right="260" w:firstLine="0"/>
        <w:jc w:val="both"/>
        <w:rPr>
          <w:sz w:val="12"/>
          <w:szCs w:val="12"/>
        </w:rPr>
      </w:pPr>
      <w:r w:rsidRPr="006D08D6">
        <w:rPr>
          <w:sz w:val="20"/>
          <w:szCs w:val="20"/>
          <w:lang w:eastAsia="pl-PL"/>
        </w:rPr>
        <w:t xml:space="preserve">Administrator wyznaczył Inspektora Ochrony Danych, z którym można się kontaktować pisemnie, </w:t>
      </w:r>
      <w:r w:rsidR="0066377A" w:rsidRPr="006D08D6">
        <w:rPr>
          <w:sz w:val="20"/>
          <w:szCs w:val="20"/>
          <w:lang w:eastAsia="pl-PL"/>
        </w:rPr>
        <w:t>za pomocą poczty tradycyjnej na </w:t>
      </w:r>
      <w:r w:rsidRPr="006D08D6">
        <w:rPr>
          <w:sz w:val="20"/>
          <w:szCs w:val="20"/>
          <w:lang w:eastAsia="pl-PL"/>
        </w:rPr>
        <w:t>adres: ul.</w:t>
      </w:r>
      <w:r w:rsidR="006F135D" w:rsidRPr="006D08D6">
        <w:rPr>
          <w:sz w:val="20"/>
          <w:szCs w:val="20"/>
          <w:lang w:eastAsia="pl-PL"/>
        </w:rPr>
        <w:t> </w:t>
      </w:r>
      <w:r w:rsidR="001661CC" w:rsidRPr="006D08D6">
        <w:rPr>
          <w:sz w:val="20"/>
          <w:szCs w:val="20"/>
          <w:lang w:eastAsia="pl-PL"/>
        </w:rPr>
        <w:t>Torowa 14A</w:t>
      </w:r>
      <w:r w:rsidRPr="006D08D6">
        <w:rPr>
          <w:sz w:val="20"/>
          <w:szCs w:val="20"/>
          <w:lang w:eastAsia="pl-PL"/>
        </w:rPr>
        <w:t>,</w:t>
      </w:r>
      <w:r w:rsidR="00955AD1" w:rsidRPr="006D08D6">
        <w:rPr>
          <w:sz w:val="20"/>
          <w:szCs w:val="20"/>
          <w:lang w:eastAsia="pl-PL"/>
        </w:rPr>
        <w:t xml:space="preserve"> </w:t>
      </w:r>
      <w:r w:rsidRPr="006D08D6">
        <w:rPr>
          <w:sz w:val="20"/>
          <w:szCs w:val="20"/>
          <w:lang w:eastAsia="pl-PL"/>
        </w:rPr>
        <w:t>16-02</w:t>
      </w:r>
      <w:r w:rsidR="00955AD1" w:rsidRPr="006D08D6">
        <w:rPr>
          <w:sz w:val="20"/>
          <w:szCs w:val="20"/>
          <w:lang w:eastAsia="pl-PL"/>
        </w:rPr>
        <w:t xml:space="preserve">0 Czarna Białostocka lub email: </w:t>
      </w:r>
      <w:hyperlink r:id="rId9" w:history="1">
        <w:r w:rsidR="00CF0C5E" w:rsidRPr="00CF0C5E">
          <w:rPr>
            <w:rStyle w:val="Hipercze"/>
            <w:sz w:val="20"/>
            <w:szCs w:val="20"/>
          </w:rPr>
          <w:t>iod@dbajodane.pl</w:t>
        </w:r>
      </w:hyperlink>
    </w:p>
    <w:p w14:paraId="112E8282" w14:textId="77777777" w:rsidR="00955AD1" w:rsidRPr="006D08D6" w:rsidRDefault="00693284" w:rsidP="006F135D">
      <w:pPr>
        <w:pStyle w:val="Teksttreci20"/>
        <w:numPr>
          <w:ilvl w:val="0"/>
          <w:numId w:val="19"/>
        </w:numPr>
        <w:shd w:val="clear" w:color="auto" w:fill="auto"/>
        <w:spacing w:before="0" w:after="0" w:line="211" w:lineRule="exact"/>
        <w:ind w:left="-142" w:right="260" w:hanging="284"/>
        <w:jc w:val="both"/>
        <w:rPr>
          <w:sz w:val="20"/>
          <w:szCs w:val="20"/>
        </w:rPr>
      </w:pPr>
      <w:r w:rsidRPr="006D08D6">
        <w:rPr>
          <w:sz w:val="20"/>
          <w:szCs w:val="20"/>
        </w:rPr>
        <w:t>Podstawą przetwarzania danych osobowych są obowiązujące przepisy prawa (art. 6 ust. 1 lit. c. RODO)</w:t>
      </w:r>
      <w:r w:rsidR="001661CC" w:rsidRPr="006D08D6">
        <w:rPr>
          <w:sz w:val="20"/>
          <w:szCs w:val="20"/>
        </w:rPr>
        <w:t xml:space="preserve"> m.in.</w:t>
      </w:r>
      <w:r w:rsidRPr="006D08D6">
        <w:rPr>
          <w:sz w:val="20"/>
          <w:szCs w:val="20"/>
        </w:rPr>
        <w:t>:</w:t>
      </w:r>
      <w:r w:rsidR="006F135D" w:rsidRPr="006D08D6">
        <w:rPr>
          <w:sz w:val="20"/>
          <w:szCs w:val="20"/>
        </w:rPr>
        <w:t xml:space="preserve"> </w:t>
      </w:r>
    </w:p>
    <w:p w14:paraId="40517451" w14:textId="77777777" w:rsidR="00955AD1" w:rsidRPr="008A2077" w:rsidRDefault="00955AD1" w:rsidP="00955AD1">
      <w:pPr>
        <w:pStyle w:val="Teksttreci20"/>
        <w:shd w:val="clear" w:color="auto" w:fill="auto"/>
        <w:spacing w:before="0" w:after="0" w:line="211" w:lineRule="exact"/>
        <w:ind w:left="-142" w:right="260" w:firstLine="0"/>
        <w:jc w:val="both"/>
        <w:rPr>
          <w:sz w:val="20"/>
          <w:szCs w:val="20"/>
          <w:lang w:val="pl-PL"/>
        </w:rPr>
      </w:pPr>
      <w:r w:rsidRPr="006D08D6">
        <w:rPr>
          <w:sz w:val="20"/>
          <w:szCs w:val="20"/>
        </w:rPr>
        <w:t>-</w:t>
      </w:r>
      <w:r w:rsidR="006F135D" w:rsidRPr="006D08D6">
        <w:rPr>
          <w:sz w:val="20"/>
          <w:szCs w:val="20"/>
        </w:rPr>
        <w:t>u</w:t>
      </w:r>
      <w:r w:rsidRPr="006D08D6">
        <w:rPr>
          <w:sz w:val="20"/>
          <w:szCs w:val="20"/>
        </w:rPr>
        <w:t>stawa </w:t>
      </w:r>
      <w:r w:rsidR="003D2A1E" w:rsidRPr="006D08D6">
        <w:rPr>
          <w:sz w:val="20"/>
          <w:szCs w:val="20"/>
        </w:rPr>
        <w:t>z dnia 13 </w:t>
      </w:r>
      <w:r w:rsidR="00473C9D" w:rsidRPr="006D08D6">
        <w:rPr>
          <w:sz w:val="20"/>
          <w:szCs w:val="20"/>
        </w:rPr>
        <w:t>września 1996 r. o utrzymaniu</w:t>
      </w:r>
      <w:r w:rsidR="008A2077">
        <w:rPr>
          <w:sz w:val="20"/>
          <w:szCs w:val="20"/>
        </w:rPr>
        <w:t xml:space="preserve"> czystości o porządku w gminach</w:t>
      </w:r>
      <w:r w:rsidR="008A2077">
        <w:rPr>
          <w:sz w:val="20"/>
          <w:szCs w:val="20"/>
          <w:lang w:val="pl-PL"/>
        </w:rPr>
        <w:t>,</w:t>
      </w:r>
    </w:p>
    <w:p w14:paraId="0FE81F05" w14:textId="77777777" w:rsidR="00955AD1" w:rsidRPr="006D08D6" w:rsidRDefault="00955AD1" w:rsidP="00955AD1">
      <w:pPr>
        <w:pStyle w:val="Teksttreci20"/>
        <w:shd w:val="clear" w:color="auto" w:fill="auto"/>
        <w:spacing w:before="0" w:after="0" w:line="211" w:lineRule="exact"/>
        <w:ind w:left="-142" w:right="260" w:firstLine="0"/>
        <w:jc w:val="both"/>
        <w:rPr>
          <w:sz w:val="20"/>
          <w:szCs w:val="20"/>
        </w:rPr>
      </w:pPr>
      <w:r w:rsidRPr="006D08D6">
        <w:rPr>
          <w:sz w:val="20"/>
          <w:szCs w:val="20"/>
        </w:rPr>
        <w:t>-</w:t>
      </w:r>
      <w:r w:rsidR="006F135D" w:rsidRPr="006D08D6">
        <w:rPr>
          <w:sz w:val="20"/>
          <w:szCs w:val="20"/>
        </w:rPr>
        <w:t>u</w:t>
      </w:r>
      <w:r w:rsidR="00473C9D" w:rsidRPr="006D08D6">
        <w:rPr>
          <w:sz w:val="20"/>
          <w:szCs w:val="20"/>
        </w:rPr>
        <w:t>stawa z dnia 29 sierpnia</w:t>
      </w:r>
      <w:r w:rsidR="008A2077">
        <w:rPr>
          <w:sz w:val="20"/>
          <w:szCs w:val="20"/>
        </w:rPr>
        <w:t xml:space="preserve"> 1997 r. - Ordynacja Podatkowa,</w:t>
      </w:r>
    </w:p>
    <w:p w14:paraId="56FAC341" w14:textId="77777777" w:rsidR="0066377A" w:rsidRPr="006D08D6" w:rsidRDefault="00955AD1" w:rsidP="00955AD1">
      <w:pPr>
        <w:pStyle w:val="Teksttreci20"/>
        <w:shd w:val="clear" w:color="auto" w:fill="auto"/>
        <w:spacing w:before="0" w:after="0" w:line="211" w:lineRule="exact"/>
        <w:ind w:left="-142" w:right="260" w:firstLine="0"/>
        <w:jc w:val="both"/>
        <w:rPr>
          <w:sz w:val="20"/>
          <w:szCs w:val="20"/>
        </w:rPr>
      </w:pPr>
      <w:r w:rsidRPr="006D08D6">
        <w:rPr>
          <w:sz w:val="20"/>
          <w:szCs w:val="20"/>
        </w:rPr>
        <w:t>-</w:t>
      </w:r>
      <w:r w:rsidR="006F135D" w:rsidRPr="006D08D6">
        <w:rPr>
          <w:sz w:val="20"/>
          <w:szCs w:val="20"/>
        </w:rPr>
        <w:t>u</w:t>
      </w:r>
      <w:r w:rsidR="00473C9D" w:rsidRPr="006D08D6">
        <w:rPr>
          <w:sz w:val="20"/>
          <w:szCs w:val="20"/>
        </w:rPr>
        <w:t>st</w:t>
      </w:r>
      <w:r w:rsidR="00F34EA7" w:rsidRPr="006D08D6">
        <w:rPr>
          <w:sz w:val="20"/>
          <w:szCs w:val="20"/>
        </w:rPr>
        <w:t>awa z dnia 17 czerwca 1966 r. o </w:t>
      </w:r>
      <w:r w:rsidR="00473C9D" w:rsidRPr="006D08D6">
        <w:rPr>
          <w:sz w:val="20"/>
          <w:szCs w:val="20"/>
        </w:rPr>
        <w:t>postępowaniu e</w:t>
      </w:r>
      <w:r w:rsidR="003D2A1E" w:rsidRPr="006D08D6">
        <w:rPr>
          <w:sz w:val="20"/>
          <w:szCs w:val="20"/>
        </w:rPr>
        <w:t>gzekucyjnym w </w:t>
      </w:r>
      <w:r w:rsidR="00473C9D" w:rsidRPr="006D08D6">
        <w:rPr>
          <w:sz w:val="20"/>
          <w:szCs w:val="20"/>
        </w:rPr>
        <w:t>adm</w:t>
      </w:r>
      <w:r w:rsidR="008A2077">
        <w:rPr>
          <w:sz w:val="20"/>
          <w:szCs w:val="20"/>
        </w:rPr>
        <w:t>inistracji.</w:t>
      </w:r>
    </w:p>
    <w:p w14:paraId="6D21768B" w14:textId="77777777" w:rsidR="00A87944" w:rsidRPr="006D08D6" w:rsidRDefault="00A43DC9" w:rsidP="006F135D">
      <w:pPr>
        <w:pStyle w:val="Teksttreci20"/>
        <w:numPr>
          <w:ilvl w:val="0"/>
          <w:numId w:val="19"/>
        </w:numPr>
        <w:shd w:val="clear" w:color="auto" w:fill="auto"/>
        <w:spacing w:before="0" w:after="0" w:line="230" w:lineRule="exact"/>
        <w:ind w:left="-142" w:right="260" w:hanging="284"/>
        <w:jc w:val="both"/>
        <w:rPr>
          <w:sz w:val="20"/>
          <w:szCs w:val="20"/>
        </w:rPr>
      </w:pPr>
      <w:r w:rsidRPr="006D08D6">
        <w:rPr>
          <w:sz w:val="20"/>
          <w:szCs w:val="20"/>
        </w:rPr>
        <w:t>Pani/ Pana dane osobowe nie będą przekazywane do państwa trzeciego/organizacji międzynarodowej.</w:t>
      </w:r>
    </w:p>
    <w:p w14:paraId="37CD9BD9" w14:textId="77777777" w:rsidR="006F135D" w:rsidRPr="006D08D6" w:rsidRDefault="00A87944" w:rsidP="006F135D">
      <w:pPr>
        <w:pStyle w:val="Teksttreci20"/>
        <w:numPr>
          <w:ilvl w:val="0"/>
          <w:numId w:val="19"/>
        </w:numPr>
        <w:shd w:val="clear" w:color="auto" w:fill="auto"/>
        <w:spacing w:before="0" w:after="0" w:line="230" w:lineRule="exact"/>
        <w:ind w:left="-142" w:right="260" w:hanging="284"/>
        <w:jc w:val="both"/>
        <w:rPr>
          <w:sz w:val="20"/>
          <w:szCs w:val="20"/>
        </w:rPr>
      </w:pPr>
      <w:r w:rsidRPr="006D08D6">
        <w:rPr>
          <w:sz w:val="20"/>
          <w:szCs w:val="20"/>
        </w:rPr>
        <w:t>Pani/Pana dane osobowe będą ujawniane podmiotom i osobom upoważnionym na podstawie przepisów prawa, operatorowi pocztowemu lub kurierowi, w celu przekazywania korespondencji</w:t>
      </w:r>
      <w:r w:rsidR="006F135D" w:rsidRPr="006D08D6">
        <w:rPr>
          <w:sz w:val="20"/>
          <w:szCs w:val="20"/>
        </w:rPr>
        <w:t>.</w:t>
      </w:r>
    </w:p>
    <w:p w14:paraId="65E0964B" w14:textId="753E5CA5" w:rsidR="006475CD" w:rsidRPr="006D08D6" w:rsidRDefault="00A87944" w:rsidP="006F135D">
      <w:pPr>
        <w:pStyle w:val="Teksttreci20"/>
        <w:numPr>
          <w:ilvl w:val="0"/>
          <w:numId w:val="19"/>
        </w:numPr>
        <w:shd w:val="clear" w:color="auto" w:fill="auto"/>
        <w:spacing w:before="0" w:after="0" w:line="230" w:lineRule="exact"/>
        <w:ind w:left="-142" w:right="260" w:hanging="284"/>
        <w:jc w:val="both"/>
        <w:rPr>
          <w:sz w:val="20"/>
          <w:szCs w:val="20"/>
        </w:rPr>
      </w:pPr>
      <w:r w:rsidRPr="006D08D6">
        <w:rPr>
          <w:sz w:val="20"/>
          <w:szCs w:val="20"/>
        </w:rPr>
        <w:t>Dane osobowe od momentu pozyskania będą przechowywane przez okres niezbędny do realizacji ce</w:t>
      </w:r>
      <w:r w:rsidR="003D2A1E" w:rsidRPr="006D08D6">
        <w:rPr>
          <w:sz w:val="20"/>
          <w:szCs w:val="20"/>
        </w:rPr>
        <w:t>lów wynikający z </w:t>
      </w:r>
      <w:r w:rsidRPr="006D08D6">
        <w:rPr>
          <w:sz w:val="20"/>
          <w:szCs w:val="20"/>
        </w:rPr>
        <w:t>regulacji prawnych (kategorii archiwalnej dokumentacji określonej w jednolitym rzecz</w:t>
      </w:r>
      <w:r w:rsidR="00F34EA7" w:rsidRPr="006D08D6">
        <w:rPr>
          <w:sz w:val="20"/>
          <w:szCs w:val="20"/>
        </w:rPr>
        <w:t>owym wykazie akt dla </w:t>
      </w:r>
      <w:r w:rsidRPr="006D08D6">
        <w:rPr>
          <w:sz w:val="20"/>
          <w:szCs w:val="20"/>
        </w:rPr>
        <w:t>organów gmin)</w:t>
      </w:r>
      <w:r w:rsidR="00142FD7">
        <w:rPr>
          <w:sz w:val="20"/>
          <w:szCs w:val="20"/>
          <w:lang w:val="pl-PL"/>
        </w:rPr>
        <w:t xml:space="preserve">, tj. </w:t>
      </w:r>
      <w:r w:rsidR="00142FD7">
        <w:t>10 lat.</w:t>
      </w:r>
    </w:p>
    <w:p w14:paraId="73F29981" w14:textId="77777777" w:rsidR="006475CD" w:rsidRPr="006D08D6" w:rsidRDefault="001A0DDC" w:rsidP="006F135D">
      <w:pPr>
        <w:pStyle w:val="Teksttreci20"/>
        <w:numPr>
          <w:ilvl w:val="0"/>
          <w:numId w:val="19"/>
        </w:numPr>
        <w:shd w:val="clear" w:color="auto" w:fill="auto"/>
        <w:spacing w:before="0" w:after="0" w:line="230" w:lineRule="exact"/>
        <w:ind w:left="-142" w:right="260" w:hanging="284"/>
        <w:jc w:val="both"/>
        <w:rPr>
          <w:sz w:val="20"/>
          <w:szCs w:val="20"/>
        </w:rPr>
      </w:pPr>
      <w:r w:rsidRPr="006D08D6">
        <w:rPr>
          <w:sz w:val="20"/>
          <w:szCs w:val="20"/>
        </w:rPr>
        <w:t>Przysługuje Pani/Panu prawo dostępu do treści danych oraz ich sprostowania, usunięcia lu</w:t>
      </w:r>
      <w:r w:rsidR="00F34EA7" w:rsidRPr="006D08D6">
        <w:rPr>
          <w:sz w:val="20"/>
          <w:szCs w:val="20"/>
        </w:rPr>
        <w:t xml:space="preserve">b ograniczenia przetwarzania, </w:t>
      </w:r>
      <w:r w:rsidR="008337A8">
        <w:rPr>
          <w:sz w:val="20"/>
          <w:szCs w:val="20"/>
        </w:rPr>
        <w:t>oraz </w:t>
      </w:r>
      <w:r w:rsidRPr="006D08D6">
        <w:rPr>
          <w:sz w:val="20"/>
          <w:szCs w:val="20"/>
        </w:rPr>
        <w:t>prawo do wniesienia ska</w:t>
      </w:r>
      <w:r w:rsidR="00A44D0B" w:rsidRPr="006D08D6">
        <w:rPr>
          <w:sz w:val="20"/>
          <w:szCs w:val="20"/>
        </w:rPr>
        <w:t>rgi do organu nadzorczego (tj.: </w:t>
      </w:r>
      <w:r w:rsidRPr="006D08D6">
        <w:rPr>
          <w:sz w:val="20"/>
          <w:szCs w:val="20"/>
        </w:rPr>
        <w:t xml:space="preserve">Prezesa Urzędu Ochrony Danych Osobowych). </w:t>
      </w:r>
    </w:p>
    <w:p w14:paraId="3CF7D709" w14:textId="77777777" w:rsidR="006475CD" w:rsidRPr="006D08D6" w:rsidRDefault="00693284" w:rsidP="006F135D">
      <w:pPr>
        <w:pStyle w:val="Teksttreci20"/>
        <w:numPr>
          <w:ilvl w:val="0"/>
          <w:numId w:val="19"/>
        </w:numPr>
        <w:shd w:val="clear" w:color="auto" w:fill="auto"/>
        <w:spacing w:before="0" w:after="0" w:line="230" w:lineRule="exact"/>
        <w:ind w:left="-142" w:right="260" w:hanging="284"/>
        <w:jc w:val="both"/>
        <w:rPr>
          <w:sz w:val="20"/>
          <w:szCs w:val="20"/>
        </w:rPr>
      </w:pPr>
      <w:r w:rsidRPr="006D08D6">
        <w:rPr>
          <w:sz w:val="20"/>
          <w:szCs w:val="20"/>
        </w:rPr>
        <w:t>Podanie przez Panią/Pana danych osobowych jest wymogiem ustawowym.</w:t>
      </w:r>
    </w:p>
    <w:p w14:paraId="0B0140C6" w14:textId="77777777" w:rsidR="006475CD" w:rsidRPr="006D08D6" w:rsidRDefault="00A87944" w:rsidP="006F135D">
      <w:pPr>
        <w:pStyle w:val="Teksttreci20"/>
        <w:numPr>
          <w:ilvl w:val="0"/>
          <w:numId w:val="19"/>
        </w:numPr>
        <w:shd w:val="clear" w:color="auto" w:fill="auto"/>
        <w:spacing w:before="0" w:after="0" w:line="230" w:lineRule="exact"/>
        <w:ind w:left="-142" w:right="260" w:hanging="284"/>
        <w:jc w:val="both"/>
        <w:rPr>
          <w:sz w:val="20"/>
          <w:szCs w:val="20"/>
        </w:rPr>
      </w:pPr>
      <w:r w:rsidRPr="006D08D6">
        <w:rPr>
          <w:sz w:val="20"/>
          <w:szCs w:val="20"/>
        </w:rPr>
        <w:t>W przypadku nie podania danych osobowych nie będą mogły zostać zrealizowane obowiązki wynik</w:t>
      </w:r>
      <w:r w:rsidR="00A44D0B" w:rsidRPr="006D08D6">
        <w:rPr>
          <w:sz w:val="20"/>
          <w:szCs w:val="20"/>
        </w:rPr>
        <w:t>ające z </w:t>
      </w:r>
      <w:r w:rsidR="00B67CA1" w:rsidRPr="006D08D6">
        <w:rPr>
          <w:sz w:val="20"/>
          <w:szCs w:val="20"/>
        </w:rPr>
        <w:t>podpisania d</w:t>
      </w:r>
      <w:r w:rsidR="003D2A1E" w:rsidRPr="006D08D6">
        <w:rPr>
          <w:sz w:val="20"/>
          <w:szCs w:val="20"/>
        </w:rPr>
        <w:t>eklaracji o </w:t>
      </w:r>
      <w:r w:rsidRPr="006D08D6">
        <w:rPr>
          <w:sz w:val="20"/>
          <w:szCs w:val="20"/>
        </w:rPr>
        <w:t>wysokości opłaty za gospodarowanie odpadami komunalnymi. Niedopełnienie obowiązku ustawowego może skutkować odpowiedzialnością karno-skarbową.</w:t>
      </w:r>
    </w:p>
    <w:p w14:paraId="4A1EB0DD" w14:textId="77777777" w:rsidR="006F135D" w:rsidRPr="006D08D6" w:rsidRDefault="00A87944" w:rsidP="006F135D">
      <w:pPr>
        <w:pStyle w:val="Teksttreci20"/>
        <w:numPr>
          <w:ilvl w:val="0"/>
          <w:numId w:val="19"/>
        </w:numPr>
        <w:shd w:val="clear" w:color="auto" w:fill="auto"/>
        <w:spacing w:before="0" w:after="0" w:line="230" w:lineRule="exact"/>
        <w:ind w:left="-142" w:right="260" w:hanging="284"/>
        <w:jc w:val="both"/>
        <w:rPr>
          <w:sz w:val="20"/>
          <w:szCs w:val="20"/>
        </w:rPr>
      </w:pPr>
      <w:r w:rsidRPr="006D08D6">
        <w:rPr>
          <w:sz w:val="20"/>
          <w:szCs w:val="20"/>
        </w:rPr>
        <w:t>Pani/Pana dane osobowe nie będą wykorzystywane do zautomatyzowanego podejmowa</w:t>
      </w:r>
      <w:r w:rsidR="00F34EA7" w:rsidRPr="006D08D6">
        <w:rPr>
          <w:sz w:val="20"/>
          <w:szCs w:val="20"/>
        </w:rPr>
        <w:t>nia decyzji ani profilowania, o </w:t>
      </w:r>
      <w:r w:rsidRPr="006D08D6">
        <w:rPr>
          <w:sz w:val="20"/>
          <w:szCs w:val="20"/>
        </w:rPr>
        <w:t>którym mowa w art. 22 RODO.</w:t>
      </w:r>
    </w:p>
    <w:sectPr w:rsidR="006F135D" w:rsidRPr="006D08D6" w:rsidSect="0088083F">
      <w:pgSz w:w="11900" w:h="16840"/>
      <w:pgMar w:top="284" w:right="815" w:bottom="142" w:left="812" w:header="0" w:footer="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9E660" w14:textId="77777777" w:rsidR="00356C82" w:rsidRPr="00F907AE" w:rsidRDefault="00356C82" w:rsidP="00F907AE">
      <w:pPr>
        <w:spacing w:after="0" w:line="240" w:lineRule="auto"/>
      </w:pPr>
      <w:r>
        <w:separator/>
      </w:r>
    </w:p>
  </w:endnote>
  <w:endnote w:type="continuationSeparator" w:id="0">
    <w:p w14:paraId="62FBD0F7" w14:textId="77777777" w:rsidR="00356C82" w:rsidRPr="00F907AE" w:rsidRDefault="00356C82" w:rsidP="00F90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1991F" w14:textId="77777777" w:rsidR="00356C82" w:rsidRPr="00F907AE" w:rsidRDefault="00356C82" w:rsidP="00F907AE">
      <w:pPr>
        <w:spacing w:after="0" w:line="240" w:lineRule="auto"/>
      </w:pPr>
      <w:r>
        <w:separator/>
      </w:r>
    </w:p>
  </w:footnote>
  <w:footnote w:type="continuationSeparator" w:id="0">
    <w:p w14:paraId="7775AA30" w14:textId="77777777" w:rsidR="00356C82" w:rsidRPr="00F907AE" w:rsidRDefault="00356C82" w:rsidP="00F907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47E6D"/>
    <w:multiLevelType w:val="hybridMultilevel"/>
    <w:tmpl w:val="C5C827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F7D45"/>
    <w:multiLevelType w:val="hybridMultilevel"/>
    <w:tmpl w:val="E0B2A6AA"/>
    <w:lvl w:ilvl="0" w:tplc="31A4C8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83793"/>
    <w:multiLevelType w:val="multilevel"/>
    <w:tmpl w:val="8DE4D7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7B1803"/>
    <w:multiLevelType w:val="hybridMultilevel"/>
    <w:tmpl w:val="0CFC761A"/>
    <w:lvl w:ilvl="0" w:tplc="BDF27604">
      <w:start w:val="2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000003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112A3"/>
    <w:multiLevelType w:val="hybridMultilevel"/>
    <w:tmpl w:val="014AEADA"/>
    <w:lvl w:ilvl="0" w:tplc="2B28EB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D361E"/>
    <w:multiLevelType w:val="hybridMultilevel"/>
    <w:tmpl w:val="B5EA3EAE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9642DD"/>
    <w:multiLevelType w:val="hybridMultilevel"/>
    <w:tmpl w:val="008AFA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E1D0D"/>
    <w:multiLevelType w:val="hybridMultilevel"/>
    <w:tmpl w:val="40B4AB6A"/>
    <w:lvl w:ilvl="0" w:tplc="0415000F">
      <w:start w:val="1"/>
      <w:numFmt w:val="decimal"/>
      <w:lvlText w:val="%1."/>
      <w:lvlJc w:val="left"/>
      <w:pPr>
        <w:ind w:left="2190" w:hanging="360"/>
      </w:pPr>
    </w:lvl>
    <w:lvl w:ilvl="1" w:tplc="04150019" w:tentative="1">
      <w:start w:val="1"/>
      <w:numFmt w:val="lowerLetter"/>
      <w:lvlText w:val="%2."/>
      <w:lvlJc w:val="left"/>
      <w:pPr>
        <w:ind w:left="2910" w:hanging="360"/>
      </w:pPr>
    </w:lvl>
    <w:lvl w:ilvl="2" w:tplc="0415001B" w:tentative="1">
      <w:start w:val="1"/>
      <w:numFmt w:val="lowerRoman"/>
      <w:lvlText w:val="%3."/>
      <w:lvlJc w:val="right"/>
      <w:pPr>
        <w:ind w:left="3630" w:hanging="180"/>
      </w:pPr>
    </w:lvl>
    <w:lvl w:ilvl="3" w:tplc="0415000F" w:tentative="1">
      <w:start w:val="1"/>
      <w:numFmt w:val="decimal"/>
      <w:lvlText w:val="%4."/>
      <w:lvlJc w:val="left"/>
      <w:pPr>
        <w:ind w:left="4350" w:hanging="360"/>
      </w:pPr>
    </w:lvl>
    <w:lvl w:ilvl="4" w:tplc="04150019" w:tentative="1">
      <w:start w:val="1"/>
      <w:numFmt w:val="lowerLetter"/>
      <w:lvlText w:val="%5."/>
      <w:lvlJc w:val="left"/>
      <w:pPr>
        <w:ind w:left="5070" w:hanging="360"/>
      </w:pPr>
    </w:lvl>
    <w:lvl w:ilvl="5" w:tplc="0415001B" w:tentative="1">
      <w:start w:val="1"/>
      <w:numFmt w:val="lowerRoman"/>
      <w:lvlText w:val="%6."/>
      <w:lvlJc w:val="right"/>
      <w:pPr>
        <w:ind w:left="5790" w:hanging="180"/>
      </w:pPr>
    </w:lvl>
    <w:lvl w:ilvl="6" w:tplc="0415000F" w:tentative="1">
      <w:start w:val="1"/>
      <w:numFmt w:val="decimal"/>
      <w:lvlText w:val="%7."/>
      <w:lvlJc w:val="left"/>
      <w:pPr>
        <w:ind w:left="6510" w:hanging="360"/>
      </w:pPr>
    </w:lvl>
    <w:lvl w:ilvl="7" w:tplc="04150019" w:tentative="1">
      <w:start w:val="1"/>
      <w:numFmt w:val="lowerLetter"/>
      <w:lvlText w:val="%8."/>
      <w:lvlJc w:val="left"/>
      <w:pPr>
        <w:ind w:left="7230" w:hanging="360"/>
      </w:pPr>
    </w:lvl>
    <w:lvl w:ilvl="8" w:tplc="0415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8" w15:restartNumberingAfterBreak="0">
    <w:nsid w:val="1E3D3323"/>
    <w:multiLevelType w:val="hybridMultilevel"/>
    <w:tmpl w:val="E4FE6860"/>
    <w:lvl w:ilvl="0" w:tplc="04150015">
      <w:start w:val="1"/>
      <w:numFmt w:val="upperLetter"/>
      <w:lvlText w:val="%1.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9" w15:restartNumberingAfterBreak="0">
    <w:nsid w:val="1F400E55"/>
    <w:multiLevelType w:val="singleLevel"/>
    <w:tmpl w:val="2FDECC6A"/>
    <w:lvl w:ilvl="0">
      <w:start w:val="3"/>
      <w:numFmt w:val="upperLetter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color w:val="000003"/>
      </w:rPr>
    </w:lvl>
  </w:abstractNum>
  <w:abstractNum w:abstractNumId="10" w15:restartNumberingAfterBreak="0">
    <w:nsid w:val="20872525"/>
    <w:multiLevelType w:val="hybridMultilevel"/>
    <w:tmpl w:val="15EC6A68"/>
    <w:lvl w:ilvl="0" w:tplc="C21EA6D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C5C6C"/>
    <w:multiLevelType w:val="multilevel"/>
    <w:tmpl w:val="BA945FA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A07BFD"/>
    <w:multiLevelType w:val="multilevel"/>
    <w:tmpl w:val="71AEAD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FF20575"/>
    <w:multiLevelType w:val="hybridMultilevel"/>
    <w:tmpl w:val="078E35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011BE0"/>
    <w:multiLevelType w:val="multilevel"/>
    <w:tmpl w:val="34609C1E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378D5271"/>
    <w:multiLevelType w:val="singleLevel"/>
    <w:tmpl w:val="093229DE"/>
    <w:lvl w:ilvl="0">
      <w:start w:val="6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00003"/>
      </w:rPr>
    </w:lvl>
  </w:abstractNum>
  <w:abstractNum w:abstractNumId="16" w15:restartNumberingAfterBreak="0">
    <w:nsid w:val="39D727C6"/>
    <w:multiLevelType w:val="hybridMultilevel"/>
    <w:tmpl w:val="82FC8E24"/>
    <w:lvl w:ilvl="0" w:tplc="68365C62">
      <w:start w:val="2"/>
      <w:numFmt w:val="upperLetter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i w:val="0"/>
        <w:color w:val="000003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82FD6"/>
    <w:multiLevelType w:val="hybridMultilevel"/>
    <w:tmpl w:val="3F6EC764"/>
    <w:lvl w:ilvl="0" w:tplc="4B429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B41397"/>
    <w:multiLevelType w:val="singleLevel"/>
    <w:tmpl w:val="6B46F240"/>
    <w:lvl w:ilvl="0">
      <w:start w:val="9"/>
      <w:numFmt w:val="lowerLetter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00004"/>
      </w:rPr>
    </w:lvl>
  </w:abstractNum>
  <w:abstractNum w:abstractNumId="19" w15:restartNumberingAfterBreak="0">
    <w:nsid w:val="43C227C3"/>
    <w:multiLevelType w:val="multilevel"/>
    <w:tmpl w:val="5A609B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86804EC"/>
    <w:multiLevelType w:val="multilevel"/>
    <w:tmpl w:val="FB5242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C785A7B"/>
    <w:multiLevelType w:val="hybridMultilevel"/>
    <w:tmpl w:val="9F8A1FAA"/>
    <w:lvl w:ilvl="0" w:tplc="0415000F">
      <w:start w:val="1"/>
      <w:numFmt w:val="decimal"/>
      <w:lvlText w:val="%1."/>
      <w:lvlJc w:val="left"/>
      <w:pPr>
        <w:ind w:left="734" w:hanging="360"/>
      </w:pPr>
    </w:lvl>
    <w:lvl w:ilvl="1" w:tplc="04150019" w:tentative="1">
      <w:start w:val="1"/>
      <w:numFmt w:val="lowerLetter"/>
      <w:lvlText w:val="%2."/>
      <w:lvlJc w:val="left"/>
      <w:pPr>
        <w:ind w:left="1454" w:hanging="360"/>
      </w:pPr>
    </w:lvl>
    <w:lvl w:ilvl="2" w:tplc="0415001B" w:tentative="1">
      <w:start w:val="1"/>
      <w:numFmt w:val="lowerRoman"/>
      <w:lvlText w:val="%3."/>
      <w:lvlJc w:val="right"/>
      <w:pPr>
        <w:ind w:left="2174" w:hanging="180"/>
      </w:pPr>
    </w:lvl>
    <w:lvl w:ilvl="3" w:tplc="0415000F" w:tentative="1">
      <w:start w:val="1"/>
      <w:numFmt w:val="decimal"/>
      <w:lvlText w:val="%4."/>
      <w:lvlJc w:val="left"/>
      <w:pPr>
        <w:ind w:left="2894" w:hanging="360"/>
      </w:pPr>
    </w:lvl>
    <w:lvl w:ilvl="4" w:tplc="04150019" w:tentative="1">
      <w:start w:val="1"/>
      <w:numFmt w:val="lowerLetter"/>
      <w:lvlText w:val="%5."/>
      <w:lvlJc w:val="left"/>
      <w:pPr>
        <w:ind w:left="3614" w:hanging="360"/>
      </w:pPr>
    </w:lvl>
    <w:lvl w:ilvl="5" w:tplc="0415001B" w:tentative="1">
      <w:start w:val="1"/>
      <w:numFmt w:val="lowerRoman"/>
      <w:lvlText w:val="%6."/>
      <w:lvlJc w:val="right"/>
      <w:pPr>
        <w:ind w:left="4334" w:hanging="180"/>
      </w:pPr>
    </w:lvl>
    <w:lvl w:ilvl="6" w:tplc="0415000F" w:tentative="1">
      <w:start w:val="1"/>
      <w:numFmt w:val="decimal"/>
      <w:lvlText w:val="%7."/>
      <w:lvlJc w:val="left"/>
      <w:pPr>
        <w:ind w:left="5054" w:hanging="360"/>
      </w:pPr>
    </w:lvl>
    <w:lvl w:ilvl="7" w:tplc="04150019" w:tentative="1">
      <w:start w:val="1"/>
      <w:numFmt w:val="lowerLetter"/>
      <w:lvlText w:val="%8."/>
      <w:lvlJc w:val="left"/>
      <w:pPr>
        <w:ind w:left="5774" w:hanging="360"/>
      </w:pPr>
    </w:lvl>
    <w:lvl w:ilvl="8" w:tplc="0415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2" w15:restartNumberingAfterBreak="0">
    <w:nsid w:val="53C44B0F"/>
    <w:multiLevelType w:val="hybridMultilevel"/>
    <w:tmpl w:val="5532D850"/>
    <w:lvl w:ilvl="0" w:tplc="4FE20D72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242CF"/>
    <w:multiLevelType w:val="hybridMultilevel"/>
    <w:tmpl w:val="3288029E"/>
    <w:lvl w:ilvl="0" w:tplc="BE7875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92C64"/>
    <w:multiLevelType w:val="hybridMultilevel"/>
    <w:tmpl w:val="77B4A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C1767"/>
    <w:multiLevelType w:val="multilevel"/>
    <w:tmpl w:val="71AEAD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061255F"/>
    <w:multiLevelType w:val="singleLevel"/>
    <w:tmpl w:val="01020326"/>
    <w:lvl w:ilvl="0">
      <w:start w:val="3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00003"/>
      </w:rPr>
    </w:lvl>
  </w:abstractNum>
  <w:abstractNum w:abstractNumId="27" w15:restartNumberingAfterBreak="0">
    <w:nsid w:val="62906A01"/>
    <w:multiLevelType w:val="hybridMultilevel"/>
    <w:tmpl w:val="70DAEBCA"/>
    <w:lvl w:ilvl="0" w:tplc="EF460E1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B86991"/>
    <w:multiLevelType w:val="hybridMultilevel"/>
    <w:tmpl w:val="5C5CA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2D7B61"/>
    <w:multiLevelType w:val="hybridMultilevel"/>
    <w:tmpl w:val="1FB6C9AE"/>
    <w:lvl w:ilvl="0" w:tplc="0415000F">
      <w:start w:val="1"/>
      <w:numFmt w:val="decimal"/>
      <w:lvlText w:val="%1."/>
      <w:lvlJc w:val="left"/>
      <w:pPr>
        <w:ind w:left="2220" w:hanging="360"/>
      </w:pPr>
    </w:lvl>
    <w:lvl w:ilvl="1" w:tplc="04150019" w:tentative="1">
      <w:start w:val="1"/>
      <w:numFmt w:val="lowerLetter"/>
      <w:lvlText w:val="%2."/>
      <w:lvlJc w:val="left"/>
      <w:pPr>
        <w:ind w:left="2940" w:hanging="360"/>
      </w:pPr>
    </w:lvl>
    <w:lvl w:ilvl="2" w:tplc="0415001B" w:tentative="1">
      <w:start w:val="1"/>
      <w:numFmt w:val="lowerRoman"/>
      <w:lvlText w:val="%3."/>
      <w:lvlJc w:val="right"/>
      <w:pPr>
        <w:ind w:left="3660" w:hanging="180"/>
      </w:pPr>
    </w:lvl>
    <w:lvl w:ilvl="3" w:tplc="0415000F" w:tentative="1">
      <w:start w:val="1"/>
      <w:numFmt w:val="decimal"/>
      <w:lvlText w:val="%4."/>
      <w:lvlJc w:val="left"/>
      <w:pPr>
        <w:ind w:left="4380" w:hanging="360"/>
      </w:pPr>
    </w:lvl>
    <w:lvl w:ilvl="4" w:tplc="04150019" w:tentative="1">
      <w:start w:val="1"/>
      <w:numFmt w:val="lowerLetter"/>
      <w:lvlText w:val="%5."/>
      <w:lvlJc w:val="left"/>
      <w:pPr>
        <w:ind w:left="5100" w:hanging="360"/>
      </w:pPr>
    </w:lvl>
    <w:lvl w:ilvl="5" w:tplc="0415001B" w:tentative="1">
      <w:start w:val="1"/>
      <w:numFmt w:val="lowerRoman"/>
      <w:lvlText w:val="%6."/>
      <w:lvlJc w:val="right"/>
      <w:pPr>
        <w:ind w:left="5820" w:hanging="180"/>
      </w:pPr>
    </w:lvl>
    <w:lvl w:ilvl="6" w:tplc="0415000F" w:tentative="1">
      <w:start w:val="1"/>
      <w:numFmt w:val="decimal"/>
      <w:lvlText w:val="%7."/>
      <w:lvlJc w:val="left"/>
      <w:pPr>
        <w:ind w:left="6540" w:hanging="360"/>
      </w:pPr>
    </w:lvl>
    <w:lvl w:ilvl="7" w:tplc="04150019" w:tentative="1">
      <w:start w:val="1"/>
      <w:numFmt w:val="lowerLetter"/>
      <w:lvlText w:val="%8."/>
      <w:lvlJc w:val="left"/>
      <w:pPr>
        <w:ind w:left="7260" w:hanging="360"/>
      </w:pPr>
    </w:lvl>
    <w:lvl w:ilvl="8" w:tplc="0415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0" w15:restartNumberingAfterBreak="0">
    <w:nsid w:val="658604C1"/>
    <w:multiLevelType w:val="hybridMultilevel"/>
    <w:tmpl w:val="D24ADE4C"/>
    <w:lvl w:ilvl="0" w:tplc="04150015">
      <w:start w:val="10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DB5989"/>
    <w:multiLevelType w:val="hybridMultilevel"/>
    <w:tmpl w:val="955A33A8"/>
    <w:lvl w:ilvl="0" w:tplc="113468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6D2086"/>
    <w:multiLevelType w:val="hybridMultilevel"/>
    <w:tmpl w:val="0CFC761A"/>
    <w:lvl w:ilvl="0" w:tplc="BDF27604">
      <w:start w:val="2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000003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CA49B4"/>
    <w:multiLevelType w:val="hybridMultilevel"/>
    <w:tmpl w:val="99BC5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336E03"/>
    <w:multiLevelType w:val="multilevel"/>
    <w:tmpl w:val="71AEAD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F7A5857"/>
    <w:multiLevelType w:val="hybridMultilevel"/>
    <w:tmpl w:val="D2CC83FC"/>
    <w:lvl w:ilvl="0" w:tplc="0415000F">
      <w:start w:val="1"/>
      <w:numFmt w:val="decimal"/>
      <w:lvlText w:val="%1."/>
      <w:lvlJc w:val="left"/>
      <w:pPr>
        <w:ind w:left="734" w:hanging="360"/>
      </w:pPr>
    </w:lvl>
    <w:lvl w:ilvl="1" w:tplc="04150019" w:tentative="1">
      <w:start w:val="1"/>
      <w:numFmt w:val="lowerLetter"/>
      <w:lvlText w:val="%2."/>
      <w:lvlJc w:val="left"/>
      <w:pPr>
        <w:ind w:left="1454" w:hanging="360"/>
      </w:pPr>
    </w:lvl>
    <w:lvl w:ilvl="2" w:tplc="0415001B" w:tentative="1">
      <w:start w:val="1"/>
      <w:numFmt w:val="lowerRoman"/>
      <w:lvlText w:val="%3."/>
      <w:lvlJc w:val="right"/>
      <w:pPr>
        <w:ind w:left="2174" w:hanging="180"/>
      </w:pPr>
    </w:lvl>
    <w:lvl w:ilvl="3" w:tplc="0415000F" w:tentative="1">
      <w:start w:val="1"/>
      <w:numFmt w:val="decimal"/>
      <w:lvlText w:val="%4."/>
      <w:lvlJc w:val="left"/>
      <w:pPr>
        <w:ind w:left="2894" w:hanging="360"/>
      </w:pPr>
    </w:lvl>
    <w:lvl w:ilvl="4" w:tplc="04150019" w:tentative="1">
      <w:start w:val="1"/>
      <w:numFmt w:val="lowerLetter"/>
      <w:lvlText w:val="%5."/>
      <w:lvlJc w:val="left"/>
      <w:pPr>
        <w:ind w:left="3614" w:hanging="360"/>
      </w:pPr>
    </w:lvl>
    <w:lvl w:ilvl="5" w:tplc="0415001B" w:tentative="1">
      <w:start w:val="1"/>
      <w:numFmt w:val="lowerRoman"/>
      <w:lvlText w:val="%6."/>
      <w:lvlJc w:val="right"/>
      <w:pPr>
        <w:ind w:left="4334" w:hanging="180"/>
      </w:pPr>
    </w:lvl>
    <w:lvl w:ilvl="6" w:tplc="0415000F" w:tentative="1">
      <w:start w:val="1"/>
      <w:numFmt w:val="decimal"/>
      <w:lvlText w:val="%7."/>
      <w:lvlJc w:val="left"/>
      <w:pPr>
        <w:ind w:left="5054" w:hanging="360"/>
      </w:pPr>
    </w:lvl>
    <w:lvl w:ilvl="7" w:tplc="04150019" w:tentative="1">
      <w:start w:val="1"/>
      <w:numFmt w:val="lowerLetter"/>
      <w:lvlText w:val="%8."/>
      <w:lvlJc w:val="left"/>
      <w:pPr>
        <w:ind w:left="5774" w:hanging="360"/>
      </w:pPr>
    </w:lvl>
    <w:lvl w:ilvl="8" w:tplc="0415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36" w15:restartNumberingAfterBreak="0">
    <w:nsid w:val="71633D18"/>
    <w:multiLevelType w:val="hybridMultilevel"/>
    <w:tmpl w:val="F10048D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B91C18"/>
    <w:multiLevelType w:val="hybridMultilevel"/>
    <w:tmpl w:val="C5C827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01520F"/>
    <w:multiLevelType w:val="hybridMultilevel"/>
    <w:tmpl w:val="D4EA92C8"/>
    <w:lvl w:ilvl="0" w:tplc="7618FEB4">
      <w:start w:val="2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9756FB"/>
    <w:multiLevelType w:val="multilevel"/>
    <w:tmpl w:val="4C96AE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C272CF9"/>
    <w:multiLevelType w:val="hybridMultilevel"/>
    <w:tmpl w:val="241825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D04FFD"/>
    <w:multiLevelType w:val="hybridMultilevel"/>
    <w:tmpl w:val="CF568FEC"/>
    <w:lvl w:ilvl="0" w:tplc="C97E86A6">
      <w:start w:val="7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000003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1935969">
    <w:abstractNumId w:val="18"/>
  </w:num>
  <w:num w:numId="2" w16cid:durableId="1812743401">
    <w:abstractNumId w:val="31"/>
  </w:num>
  <w:num w:numId="3" w16cid:durableId="294143629">
    <w:abstractNumId w:val="30"/>
  </w:num>
  <w:num w:numId="4" w16cid:durableId="471872188">
    <w:abstractNumId w:val="26"/>
  </w:num>
  <w:num w:numId="5" w16cid:durableId="218244603">
    <w:abstractNumId w:val="9"/>
  </w:num>
  <w:num w:numId="6" w16cid:durableId="312567570">
    <w:abstractNumId w:val="15"/>
  </w:num>
  <w:num w:numId="7" w16cid:durableId="1931887370">
    <w:abstractNumId w:val="3"/>
  </w:num>
  <w:num w:numId="8" w16cid:durableId="2038655957">
    <w:abstractNumId w:val="22"/>
  </w:num>
  <w:num w:numId="9" w16cid:durableId="1598827715">
    <w:abstractNumId w:val="41"/>
  </w:num>
  <w:num w:numId="10" w16cid:durableId="735324883">
    <w:abstractNumId w:val="40"/>
  </w:num>
  <w:num w:numId="11" w16cid:durableId="2002197405">
    <w:abstractNumId w:val="23"/>
  </w:num>
  <w:num w:numId="12" w16cid:durableId="1769540954">
    <w:abstractNumId w:val="21"/>
  </w:num>
  <w:num w:numId="13" w16cid:durableId="1009988892">
    <w:abstractNumId w:val="35"/>
  </w:num>
  <w:num w:numId="14" w16cid:durableId="1636065899">
    <w:abstractNumId w:val="38"/>
  </w:num>
  <w:num w:numId="15" w16cid:durableId="1492865262">
    <w:abstractNumId w:val="4"/>
  </w:num>
  <w:num w:numId="16" w16cid:durableId="1415125652">
    <w:abstractNumId w:val="24"/>
  </w:num>
  <w:num w:numId="17" w16cid:durableId="1241135771">
    <w:abstractNumId w:val="6"/>
  </w:num>
  <w:num w:numId="18" w16cid:durableId="1027826621">
    <w:abstractNumId w:val="8"/>
  </w:num>
  <w:num w:numId="19" w16cid:durableId="1064111141">
    <w:abstractNumId w:val="34"/>
  </w:num>
  <w:num w:numId="20" w16cid:durableId="1716078714">
    <w:abstractNumId w:val="39"/>
  </w:num>
  <w:num w:numId="21" w16cid:durableId="1592087203">
    <w:abstractNumId w:val="20"/>
  </w:num>
  <w:num w:numId="22" w16cid:durableId="132331776">
    <w:abstractNumId w:val="11"/>
  </w:num>
  <w:num w:numId="23" w16cid:durableId="580605737">
    <w:abstractNumId w:val="25"/>
  </w:num>
  <w:num w:numId="24" w16cid:durableId="1525359581">
    <w:abstractNumId w:val="2"/>
  </w:num>
  <w:num w:numId="25" w16cid:durableId="388767993">
    <w:abstractNumId w:val="19"/>
  </w:num>
  <w:num w:numId="26" w16cid:durableId="1172838244">
    <w:abstractNumId w:val="13"/>
  </w:num>
  <w:num w:numId="27" w16cid:durableId="1692149931">
    <w:abstractNumId w:val="7"/>
  </w:num>
  <w:num w:numId="28" w16cid:durableId="562301416">
    <w:abstractNumId w:val="29"/>
  </w:num>
  <w:num w:numId="29" w16cid:durableId="1110008317">
    <w:abstractNumId w:val="28"/>
  </w:num>
  <w:num w:numId="30" w16cid:durableId="1384019303">
    <w:abstractNumId w:val="33"/>
  </w:num>
  <w:num w:numId="31" w16cid:durableId="1554349310">
    <w:abstractNumId w:val="12"/>
  </w:num>
  <w:num w:numId="32" w16cid:durableId="1902788239">
    <w:abstractNumId w:val="37"/>
  </w:num>
  <w:num w:numId="33" w16cid:durableId="135445900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216935773">
    <w:abstractNumId w:val="0"/>
  </w:num>
  <w:num w:numId="35" w16cid:durableId="2029601315">
    <w:abstractNumId w:val="27"/>
  </w:num>
  <w:num w:numId="36" w16cid:durableId="1166360348">
    <w:abstractNumId w:val="10"/>
  </w:num>
  <w:num w:numId="37" w16cid:durableId="37244963">
    <w:abstractNumId w:val="16"/>
  </w:num>
  <w:num w:numId="38" w16cid:durableId="1618441750">
    <w:abstractNumId w:val="36"/>
  </w:num>
  <w:num w:numId="39" w16cid:durableId="557742613">
    <w:abstractNumId w:val="32"/>
  </w:num>
  <w:num w:numId="40" w16cid:durableId="961883335">
    <w:abstractNumId w:val="1"/>
  </w:num>
  <w:num w:numId="41" w16cid:durableId="548955743">
    <w:abstractNumId w:val="17"/>
  </w:num>
  <w:num w:numId="42" w16cid:durableId="1480617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77F"/>
    <w:rsid w:val="000012DB"/>
    <w:rsid w:val="00007AB1"/>
    <w:rsid w:val="00023EFF"/>
    <w:rsid w:val="00025CBF"/>
    <w:rsid w:val="000314DB"/>
    <w:rsid w:val="0004388F"/>
    <w:rsid w:val="00045682"/>
    <w:rsid w:val="00045B22"/>
    <w:rsid w:val="0004771D"/>
    <w:rsid w:val="00051548"/>
    <w:rsid w:val="00051793"/>
    <w:rsid w:val="00052262"/>
    <w:rsid w:val="000617A2"/>
    <w:rsid w:val="000640C2"/>
    <w:rsid w:val="000709B1"/>
    <w:rsid w:val="0007600E"/>
    <w:rsid w:val="00077B7D"/>
    <w:rsid w:val="000935D3"/>
    <w:rsid w:val="000A2A23"/>
    <w:rsid w:val="000A4516"/>
    <w:rsid w:val="000A514B"/>
    <w:rsid w:val="000A5B0B"/>
    <w:rsid w:val="000B4DB2"/>
    <w:rsid w:val="000C1A83"/>
    <w:rsid w:val="000C4B63"/>
    <w:rsid w:val="000C66AC"/>
    <w:rsid w:val="000D78B7"/>
    <w:rsid w:val="000E042D"/>
    <w:rsid w:val="000E0B27"/>
    <w:rsid w:val="000F57D6"/>
    <w:rsid w:val="00101737"/>
    <w:rsid w:val="00104D7D"/>
    <w:rsid w:val="00110C99"/>
    <w:rsid w:val="00113B6C"/>
    <w:rsid w:val="00121AAE"/>
    <w:rsid w:val="00124948"/>
    <w:rsid w:val="001410D4"/>
    <w:rsid w:val="00141A11"/>
    <w:rsid w:val="00142FD7"/>
    <w:rsid w:val="00143084"/>
    <w:rsid w:val="00143FA9"/>
    <w:rsid w:val="00144807"/>
    <w:rsid w:val="001608F2"/>
    <w:rsid w:val="001661CC"/>
    <w:rsid w:val="00166879"/>
    <w:rsid w:val="00181F2A"/>
    <w:rsid w:val="00183D47"/>
    <w:rsid w:val="00186575"/>
    <w:rsid w:val="00190A60"/>
    <w:rsid w:val="001918B0"/>
    <w:rsid w:val="001A0DDC"/>
    <w:rsid w:val="001A64CB"/>
    <w:rsid w:val="001B571B"/>
    <w:rsid w:val="001B7888"/>
    <w:rsid w:val="001C6E52"/>
    <w:rsid w:val="001D194B"/>
    <w:rsid w:val="001D5773"/>
    <w:rsid w:val="001E0F62"/>
    <w:rsid w:val="001E2D76"/>
    <w:rsid w:val="001E7457"/>
    <w:rsid w:val="001F14E9"/>
    <w:rsid w:val="001F4F38"/>
    <w:rsid w:val="00203491"/>
    <w:rsid w:val="002066D0"/>
    <w:rsid w:val="00207180"/>
    <w:rsid w:val="002135AA"/>
    <w:rsid w:val="002159FF"/>
    <w:rsid w:val="002163F0"/>
    <w:rsid w:val="002231E1"/>
    <w:rsid w:val="00227384"/>
    <w:rsid w:val="0022790B"/>
    <w:rsid w:val="0023127B"/>
    <w:rsid w:val="0023398A"/>
    <w:rsid w:val="00261E9D"/>
    <w:rsid w:val="0026555C"/>
    <w:rsid w:val="00271D21"/>
    <w:rsid w:val="002767BA"/>
    <w:rsid w:val="0028279C"/>
    <w:rsid w:val="00284CB7"/>
    <w:rsid w:val="00285D81"/>
    <w:rsid w:val="0029044B"/>
    <w:rsid w:val="0029278C"/>
    <w:rsid w:val="002A3697"/>
    <w:rsid w:val="002A4C72"/>
    <w:rsid w:val="002A56B3"/>
    <w:rsid w:val="002C26F0"/>
    <w:rsid w:val="002C2901"/>
    <w:rsid w:val="002D28D2"/>
    <w:rsid w:val="002E4038"/>
    <w:rsid w:val="002E7028"/>
    <w:rsid w:val="002E76E8"/>
    <w:rsid w:val="00301CBA"/>
    <w:rsid w:val="00304BB1"/>
    <w:rsid w:val="00307508"/>
    <w:rsid w:val="00310041"/>
    <w:rsid w:val="003104D3"/>
    <w:rsid w:val="00317414"/>
    <w:rsid w:val="003216B8"/>
    <w:rsid w:val="00322076"/>
    <w:rsid w:val="003243CD"/>
    <w:rsid w:val="00332531"/>
    <w:rsid w:val="003420E7"/>
    <w:rsid w:val="00345761"/>
    <w:rsid w:val="00347A52"/>
    <w:rsid w:val="00350376"/>
    <w:rsid w:val="00354C16"/>
    <w:rsid w:val="00356C82"/>
    <w:rsid w:val="00361936"/>
    <w:rsid w:val="0036739D"/>
    <w:rsid w:val="00373E47"/>
    <w:rsid w:val="003832D3"/>
    <w:rsid w:val="003860A2"/>
    <w:rsid w:val="0038740A"/>
    <w:rsid w:val="003910FE"/>
    <w:rsid w:val="003919B3"/>
    <w:rsid w:val="003936F8"/>
    <w:rsid w:val="003969DA"/>
    <w:rsid w:val="003A645C"/>
    <w:rsid w:val="003C2B28"/>
    <w:rsid w:val="003D2A1E"/>
    <w:rsid w:val="003F657F"/>
    <w:rsid w:val="00403EA5"/>
    <w:rsid w:val="00413C4A"/>
    <w:rsid w:val="00416951"/>
    <w:rsid w:val="00423271"/>
    <w:rsid w:val="00436676"/>
    <w:rsid w:val="00437A54"/>
    <w:rsid w:val="0045083B"/>
    <w:rsid w:val="00456139"/>
    <w:rsid w:val="00467BDB"/>
    <w:rsid w:val="0047195D"/>
    <w:rsid w:val="00473C9D"/>
    <w:rsid w:val="00482D4C"/>
    <w:rsid w:val="004842DE"/>
    <w:rsid w:val="0048467B"/>
    <w:rsid w:val="0049318E"/>
    <w:rsid w:val="00494D98"/>
    <w:rsid w:val="004A6C3C"/>
    <w:rsid w:val="004B6AA5"/>
    <w:rsid w:val="004E1574"/>
    <w:rsid w:val="004F3168"/>
    <w:rsid w:val="004F74E2"/>
    <w:rsid w:val="0050238A"/>
    <w:rsid w:val="0050477F"/>
    <w:rsid w:val="00513570"/>
    <w:rsid w:val="00513928"/>
    <w:rsid w:val="00523512"/>
    <w:rsid w:val="00527903"/>
    <w:rsid w:val="005311B0"/>
    <w:rsid w:val="0053735C"/>
    <w:rsid w:val="00554E61"/>
    <w:rsid w:val="00557982"/>
    <w:rsid w:val="00562E30"/>
    <w:rsid w:val="00564D21"/>
    <w:rsid w:val="00566AC4"/>
    <w:rsid w:val="00566E34"/>
    <w:rsid w:val="0057394B"/>
    <w:rsid w:val="00575E45"/>
    <w:rsid w:val="00577475"/>
    <w:rsid w:val="00577BB3"/>
    <w:rsid w:val="005A1437"/>
    <w:rsid w:val="005A30D9"/>
    <w:rsid w:val="005C21D2"/>
    <w:rsid w:val="005C274C"/>
    <w:rsid w:val="005E0940"/>
    <w:rsid w:val="005F53C9"/>
    <w:rsid w:val="006025A8"/>
    <w:rsid w:val="0060310F"/>
    <w:rsid w:val="006137E0"/>
    <w:rsid w:val="006216F8"/>
    <w:rsid w:val="006307F0"/>
    <w:rsid w:val="006475CD"/>
    <w:rsid w:val="00650A93"/>
    <w:rsid w:val="00653E3A"/>
    <w:rsid w:val="00654704"/>
    <w:rsid w:val="006635F5"/>
    <w:rsid w:val="0066377A"/>
    <w:rsid w:val="00693284"/>
    <w:rsid w:val="00694468"/>
    <w:rsid w:val="006952C6"/>
    <w:rsid w:val="006977FD"/>
    <w:rsid w:val="006A1274"/>
    <w:rsid w:val="006A409B"/>
    <w:rsid w:val="006B2372"/>
    <w:rsid w:val="006C33F4"/>
    <w:rsid w:val="006C3AFE"/>
    <w:rsid w:val="006D08D6"/>
    <w:rsid w:val="006F135D"/>
    <w:rsid w:val="006F7029"/>
    <w:rsid w:val="00700BCF"/>
    <w:rsid w:val="00705F8E"/>
    <w:rsid w:val="00711D44"/>
    <w:rsid w:val="0072122F"/>
    <w:rsid w:val="00723EC6"/>
    <w:rsid w:val="00732EE5"/>
    <w:rsid w:val="00734269"/>
    <w:rsid w:val="0073659F"/>
    <w:rsid w:val="00743964"/>
    <w:rsid w:val="00743CB6"/>
    <w:rsid w:val="00745ACE"/>
    <w:rsid w:val="00747DA4"/>
    <w:rsid w:val="00751FC7"/>
    <w:rsid w:val="007525C7"/>
    <w:rsid w:val="007556C6"/>
    <w:rsid w:val="00761D22"/>
    <w:rsid w:val="007671B2"/>
    <w:rsid w:val="00773606"/>
    <w:rsid w:val="00775EF6"/>
    <w:rsid w:val="007761EC"/>
    <w:rsid w:val="00782EF5"/>
    <w:rsid w:val="00785EF6"/>
    <w:rsid w:val="007939A6"/>
    <w:rsid w:val="007A3A87"/>
    <w:rsid w:val="007B3C34"/>
    <w:rsid w:val="007B4C14"/>
    <w:rsid w:val="007C1281"/>
    <w:rsid w:val="007D1E61"/>
    <w:rsid w:val="007E15AC"/>
    <w:rsid w:val="007E4F9A"/>
    <w:rsid w:val="007E796C"/>
    <w:rsid w:val="007F5EA0"/>
    <w:rsid w:val="00803B09"/>
    <w:rsid w:val="00812D79"/>
    <w:rsid w:val="0081364A"/>
    <w:rsid w:val="00815049"/>
    <w:rsid w:val="008218B9"/>
    <w:rsid w:val="008229D4"/>
    <w:rsid w:val="008337A8"/>
    <w:rsid w:val="008401E8"/>
    <w:rsid w:val="00842F2E"/>
    <w:rsid w:val="00847FAE"/>
    <w:rsid w:val="008500C6"/>
    <w:rsid w:val="0086216F"/>
    <w:rsid w:val="00867CE3"/>
    <w:rsid w:val="008755E3"/>
    <w:rsid w:val="00876817"/>
    <w:rsid w:val="00877055"/>
    <w:rsid w:val="00877947"/>
    <w:rsid w:val="008803A8"/>
    <w:rsid w:val="0088083F"/>
    <w:rsid w:val="00881E04"/>
    <w:rsid w:val="008824A9"/>
    <w:rsid w:val="0088356C"/>
    <w:rsid w:val="00884F2E"/>
    <w:rsid w:val="008855EC"/>
    <w:rsid w:val="0089063A"/>
    <w:rsid w:val="00892C47"/>
    <w:rsid w:val="00894725"/>
    <w:rsid w:val="008A0113"/>
    <w:rsid w:val="008A2077"/>
    <w:rsid w:val="008A3FB6"/>
    <w:rsid w:val="008A5F48"/>
    <w:rsid w:val="008B07F5"/>
    <w:rsid w:val="008B0E63"/>
    <w:rsid w:val="008B199C"/>
    <w:rsid w:val="008B35F6"/>
    <w:rsid w:val="008B5A0D"/>
    <w:rsid w:val="008C2255"/>
    <w:rsid w:val="008C3EB7"/>
    <w:rsid w:val="008C5020"/>
    <w:rsid w:val="008D5081"/>
    <w:rsid w:val="008E2C25"/>
    <w:rsid w:val="008F1AA8"/>
    <w:rsid w:val="00904D5A"/>
    <w:rsid w:val="00912A28"/>
    <w:rsid w:val="00916A7C"/>
    <w:rsid w:val="00920E5A"/>
    <w:rsid w:val="009270F8"/>
    <w:rsid w:val="00934D52"/>
    <w:rsid w:val="00950AFA"/>
    <w:rsid w:val="0095248C"/>
    <w:rsid w:val="00955AD1"/>
    <w:rsid w:val="009705BC"/>
    <w:rsid w:val="00974E4A"/>
    <w:rsid w:val="0098085F"/>
    <w:rsid w:val="009872A1"/>
    <w:rsid w:val="0099075F"/>
    <w:rsid w:val="00992FFC"/>
    <w:rsid w:val="009A1A9A"/>
    <w:rsid w:val="009B046E"/>
    <w:rsid w:val="009B2933"/>
    <w:rsid w:val="009C34F7"/>
    <w:rsid w:val="009C3987"/>
    <w:rsid w:val="009C7846"/>
    <w:rsid w:val="009D05DD"/>
    <w:rsid w:val="009E39C7"/>
    <w:rsid w:val="009E3DF6"/>
    <w:rsid w:val="009E4B17"/>
    <w:rsid w:val="009E644A"/>
    <w:rsid w:val="009F09BF"/>
    <w:rsid w:val="00A031C8"/>
    <w:rsid w:val="00A04734"/>
    <w:rsid w:val="00A04D15"/>
    <w:rsid w:val="00A0652A"/>
    <w:rsid w:val="00A12A33"/>
    <w:rsid w:val="00A22BC1"/>
    <w:rsid w:val="00A2313C"/>
    <w:rsid w:val="00A34814"/>
    <w:rsid w:val="00A43DC9"/>
    <w:rsid w:val="00A44D0B"/>
    <w:rsid w:val="00A455C4"/>
    <w:rsid w:val="00A506C9"/>
    <w:rsid w:val="00A51A77"/>
    <w:rsid w:val="00A5563F"/>
    <w:rsid w:val="00A570DA"/>
    <w:rsid w:val="00A5719B"/>
    <w:rsid w:val="00A57E00"/>
    <w:rsid w:val="00A63E30"/>
    <w:rsid w:val="00A65B35"/>
    <w:rsid w:val="00A65B41"/>
    <w:rsid w:val="00A667D5"/>
    <w:rsid w:val="00A67B14"/>
    <w:rsid w:val="00A67BA6"/>
    <w:rsid w:val="00A73DD1"/>
    <w:rsid w:val="00A77D25"/>
    <w:rsid w:val="00A87944"/>
    <w:rsid w:val="00AA252F"/>
    <w:rsid w:val="00AB1F4F"/>
    <w:rsid w:val="00AB32B5"/>
    <w:rsid w:val="00AB4388"/>
    <w:rsid w:val="00AB6368"/>
    <w:rsid w:val="00AB707A"/>
    <w:rsid w:val="00AC2D9E"/>
    <w:rsid w:val="00AC4B04"/>
    <w:rsid w:val="00AD0EAB"/>
    <w:rsid w:val="00AD1CCA"/>
    <w:rsid w:val="00AD58D3"/>
    <w:rsid w:val="00AD76C0"/>
    <w:rsid w:val="00AE04AF"/>
    <w:rsid w:val="00AF1D9D"/>
    <w:rsid w:val="00B0725F"/>
    <w:rsid w:val="00B1360F"/>
    <w:rsid w:val="00B149A2"/>
    <w:rsid w:val="00B16E84"/>
    <w:rsid w:val="00B2195A"/>
    <w:rsid w:val="00B22F16"/>
    <w:rsid w:val="00B24933"/>
    <w:rsid w:val="00B40D0A"/>
    <w:rsid w:val="00B428DC"/>
    <w:rsid w:val="00B431ED"/>
    <w:rsid w:val="00B44F9D"/>
    <w:rsid w:val="00B46142"/>
    <w:rsid w:val="00B623E5"/>
    <w:rsid w:val="00B62EB2"/>
    <w:rsid w:val="00B631CB"/>
    <w:rsid w:val="00B63F2E"/>
    <w:rsid w:val="00B658E9"/>
    <w:rsid w:val="00B67CA1"/>
    <w:rsid w:val="00B70D96"/>
    <w:rsid w:val="00B7394F"/>
    <w:rsid w:val="00B773D1"/>
    <w:rsid w:val="00B8336F"/>
    <w:rsid w:val="00B85384"/>
    <w:rsid w:val="00B945FA"/>
    <w:rsid w:val="00B97317"/>
    <w:rsid w:val="00BA3E12"/>
    <w:rsid w:val="00BA51F6"/>
    <w:rsid w:val="00BA5A94"/>
    <w:rsid w:val="00BB39A1"/>
    <w:rsid w:val="00BC12B2"/>
    <w:rsid w:val="00BD026F"/>
    <w:rsid w:val="00BD0D0D"/>
    <w:rsid w:val="00BD6B10"/>
    <w:rsid w:val="00BF696D"/>
    <w:rsid w:val="00BF6C2B"/>
    <w:rsid w:val="00C041AB"/>
    <w:rsid w:val="00C057F7"/>
    <w:rsid w:val="00C07E9F"/>
    <w:rsid w:val="00C34C40"/>
    <w:rsid w:val="00C42938"/>
    <w:rsid w:val="00C4428A"/>
    <w:rsid w:val="00C44A35"/>
    <w:rsid w:val="00C46862"/>
    <w:rsid w:val="00C46ECC"/>
    <w:rsid w:val="00C56209"/>
    <w:rsid w:val="00C57501"/>
    <w:rsid w:val="00C57793"/>
    <w:rsid w:val="00C61556"/>
    <w:rsid w:val="00C62CC3"/>
    <w:rsid w:val="00C63675"/>
    <w:rsid w:val="00C7150C"/>
    <w:rsid w:val="00C752B1"/>
    <w:rsid w:val="00C774DB"/>
    <w:rsid w:val="00C84D11"/>
    <w:rsid w:val="00C8719E"/>
    <w:rsid w:val="00C919EB"/>
    <w:rsid w:val="00CA0746"/>
    <w:rsid w:val="00CA13A2"/>
    <w:rsid w:val="00CA6BDC"/>
    <w:rsid w:val="00CB0BC2"/>
    <w:rsid w:val="00CB10A1"/>
    <w:rsid w:val="00CB3AE6"/>
    <w:rsid w:val="00CB7182"/>
    <w:rsid w:val="00CB7620"/>
    <w:rsid w:val="00CC2053"/>
    <w:rsid w:val="00CD75F1"/>
    <w:rsid w:val="00CF07F4"/>
    <w:rsid w:val="00CF0C5E"/>
    <w:rsid w:val="00CF0EC1"/>
    <w:rsid w:val="00CF2953"/>
    <w:rsid w:val="00CF37AC"/>
    <w:rsid w:val="00CF7F3A"/>
    <w:rsid w:val="00D019B8"/>
    <w:rsid w:val="00D16A2B"/>
    <w:rsid w:val="00D238D9"/>
    <w:rsid w:val="00D24BEF"/>
    <w:rsid w:val="00D252EA"/>
    <w:rsid w:val="00D26048"/>
    <w:rsid w:val="00D310D7"/>
    <w:rsid w:val="00D32171"/>
    <w:rsid w:val="00D35ACD"/>
    <w:rsid w:val="00D448CC"/>
    <w:rsid w:val="00D53CA3"/>
    <w:rsid w:val="00D57483"/>
    <w:rsid w:val="00D65522"/>
    <w:rsid w:val="00D70A0B"/>
    <w:rsid w:val="00D70AB8"/>
    <w:rsid w:val="00D8318B"/>
    <w:rsid w:val="00D92E14"/>
    <w:rsid w:val="00D936D5"/>
    <w:rsid w:val="00D94133"/>
    <w:rsid w:val="00D957A5"/>
    <w:rsid w:val="00DA2A1F"/>
    <w:rsid w:val="00DA7473"/>
    <w:rsid w:val="00DB0123"/>
    <w:rsid w:val="00DB0618"/>
    <w:rsid w:val="00DC0D04"/>
    <w:rsid w:val="00DC3EF4"/>
    <w:rsid w:val="00DC3FF2"/>
    <w:rsid w:val="00DE083C"/>
    <w:rsid w:val="00DE57C1"/>
    <w:rsid w:val="00DE6152"/>
    <w:rsid w:val="00DE65F7"/>
    <w:rsid w:val="00DE7BA5"/>
    <w:rsid w:val="00DF2C8B"/>
    <w:rsid w:val="00E0419C"/>
    <w:rsid w:val="00E067E1"/>
    <w:rsid w:val="00E21D16"/>
    <w:rsid w:val="00E21F25"/>
    <w:rsid w:val="00E22363"/>
    <w:rsid w:val="00E679F7"/>
    <w:rsid w:val="00E702FE"/>
    <w:rsid w:val="00E73869"/>
    <w:rsid w:val="00E73D67"/>
    <w:rsid w:val="00E747C4"/>
    <w:rsid w:val="00E7538A"/>
    <w:rsid w:val="00E811F1"/>
    <w:rsid w:val="00E82C2F"/>
    <w:rsid w:val="00E83285"/>
    <w:rsid w:val="00E84DAE"/>
    <w:rsid w:val="00E9480B"/>
    <w:rsid w:val="00E9482C"/>
    <w:rsid w:val="00E94A29"/>
    <w:rsid w:val="00E94B21"/>
    <w:rsid w:val="00EA2F76"/>
    <w:rsid w:val="00EA6DE9"/>
    <w:rsid w:val="00EC3808"/>
    <w:rsid w:val="00EC3BB3"/>
    <w:rsid w:val="00EC613B"/>
    <w:rsid w:val="00ED3F2E"/>
    <w:rsid w:val="00ED655B"/>
    <w:rsid w:val="00EE1496"/>
    <w:rsid w:val="00EE70E9"/>
    <w:rsid w:val="00EF041B"/>
    <w:rsid w:val="00EF1A12"/>
    <w:rsid w:val="00EF56D9"/>
    <w:rsid w:val="00F00470"/>
    <w:rsid w:val="00F0426C"/>
    <w:rsid w:val="00F0574A"/>
    <w:rsid w:val="00F16E18"/>
    <w:rsid w:val="00F173EC"/>
    <w:rsid w:val="00F20471"/>
    <w:rsid w:val="00F207C7"/>
    <w:rsid w:val="00F223CF"/>
    <w:rsid w:val="00F22DA5"/>
    <w:rsid w:val="00F26C92"/>
    <w:rsid w:val="00F34EA7"/>
    <w:rsid w:val="00F40FA4"/>
    <w:rsid w:val="00F63C28"/>
    <w:rsid w:val="00F66B60"/>
    <w:rsid w:val="00F74073"/>
    <w:rsid w:val="00F907AE"/>
    <w:rsid w:val="00F90C52"/>
    <w:rsid w:val="00FA4DEA"/>
    <w:rsid w:val="00FA551E"/>
    <w:rsid w:val="00FB323B"/>
    <w:rsid w:val="00FB7F16"/>
    <w:rsid w:val="00FC36B9"/>
    <w:rsid w:val="00FC3E75"/>
    <w:rsid w:val="00FC4DD3"/>
    <w:rsid w:val="00FC68D8"/>
    <w:rsid w:val="00FC73A6"/>
    <w:rsid w:val="00FD57A1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3DE4862"/>
  <w15:chartTrackingRefBased/>
  <w15:docId w15:val="{EF6EF26E-95D6-4E38-892B-72259BD3A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0471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75C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link w:val="Nagwek3Znak"/>
    <w:uiPriority w:val="9"/>
    <w:qFormat/>
    <w:rsid w:val="009E4B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rsid w:val="00F907A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F90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F907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907AE"/>
  </w:style>
  <w:style w:type="paragraph" w:styleId="Stopka">
    <w:name w:val="footer"/>
    <w:basedOn w:val="Normalny"/>
    <w:link w:val="StopkaZnak"/>
    <w:uiPriority w:val="99"/>
    <w:semiHidden/>
    <w:unhideWhenUsed/>
    <w:rsid w:val="00F907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907AE"/>
  </w:style>
  <w:style w:type="paragraph" w:styleId="Tekstdymka">
    <w:name w:val="Balloon Text"/>
    <w:basedOn w:val="Normalny"/>
    <w:link w:val="TekstdymkaZnak"/>
    <w:uiPriority w:val="99"/>
    <w:semiHidden/>
    <w:unhideWhenUsed/>
    <w:rsid w:val="00F907A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F907AE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2273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7384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22738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738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27384"/>
    <w:rPr>
      <w:b/>
      <w:bCs/>
      <w:lang w:eastAsia="en-US"/>
    </w:rPr>
  </w:style>
  <w:style w:type="paragraph" w:customStyle="1" w:styleId="Standard">
    <w:name w:val="Standard"/>
    <w:rsid w:val="00E0419C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Odwoanieprzypisudolnego">
    <w:name w:val="footnote reference"/>
    <w:rsid w:val="00CB0BC2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CB0BC2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CB0BC2"/>
    <w:rPr>
      <w:rFonts w:ascii="Times New Roman" w:eastAsia="Times New Roman" w:hAnsi="Times New Roman"/>
    </w:rPr>
  </w:style>
  <w:style w:type="paragraph" w:customStyle="1" w:styleId="Default">
    <w:name w:val="Default"/>
    <w:rsid w:val="00CC205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ipercze">
    <w:name w:val="Hyperlink"/>
    <w:rsid w:val="00F40FA4"/>
    <w:rPr>
      <w:color w:val="0066CC"/>
      <w:u w:val="single"/>
    </w:rPr>
  </w:style>
  <w:style w:type="character" w:customStyle="1" w:styleId="Teksttreci2Exact">
    <w:name w:val="Tekst treści (2) Exact"/>
    <w:rsid w:val="00F40F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3">
    <w:name w:val="Tekst treści (3)_"/>
    <w:link w:val="Teksttreci30"/>
    <w:rsid w:val="00F40FA4"/>
    <w:rPr>
      <w:rFonts w:ascii="Times New Roman" w:eastAsia="Times New Roman" w:hAnsi="Times New Roman"/>
      <w:b/>
      <w:bCs/>
      <w:sz w:val="16"/>
      <w:szCs w:val="16"/>
      <w:shd w:val="clear" w:color="auto" w:fill="FFFFFF"/>
    </w:rPr>
  </w:style>
  <w:style w:type="character" w:customStyle="1" w:styleId="Teksttreci2">
    <w:name w:val="Tekst treści (2)_"/>
    <w:link w:val="Teksttreci20"/>
    <w:rsid w:val="00F40FA4"/>
    <w:rPr>
      <w:rFonts w:ascii="Times New Roman" w:eastAsia="Times New Roman" w:hAnsi="Times New Roman"/>
      <w:sz w:val="19"/>
      <w:szCs w:val="19"/>
      <w:shd w:val="clear" w:color="auto" w:fill="FFFFFF"/>
    </w:rPr>
  </w:style>
  <w:style w:type="character" w:customStyle="1" w:styleId="Nagwek20">
    <w:name w:val="Nagłówek #2_"/>
    <w:link w:val="Nagwek21"/>
    <w:rsid w:val="00F40FA4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Teksttreci9">
    <w:name w:val="Tekst treści (9)_"/>
    <w:link w:val="Teksttreci90"/>
    <w:rsid w:val="00F40FA4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Teksttreci90">
    <w:name w:val="Tekst treści (9)"/>
    <w:basedOn w:val="Normalny"/>
    <w:link w:val="Teksttreci9"/>
    <w:rsid w:val="00F40FA4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  <w:lang w:val="x-none" w:eastAsia="x-none"/>
    </w:rPr>
  </w:style>
  <w:style w:type="paragraph" w:customStyle="1" w:styleId="Teksttreci30">
    <w:name w:val="Tekst treści (3)"/>
    <w:basedOn w:val="Normalny"/>
    <w:link w:val="Teksttreci3"/>
    <w:rsid w:val="00F40FA4"/>
    <w:pPr>
      <w:widowControl w:val="0"/>
      <w:shd w:val="clear" w:color="auto" w:fill="FFFFFF"/>
      <w:spacing w:after="300" w:line="182" w:lineRule="exact"/>
    </w:pPr>
    <w:rPr>
      <w:rFonts w:ascii="Times New Roman" w:eastAsia="Times New Roman" w:hAnsi="Times New Roman"/>
      <w:b/>
      <w:bCs/>
      <w:sz w:val="16"/>
      <w:szCs w:val="16"/>
      <w:lang w:val="x-none" w:eastAsia="x-none"/>
    </w:rPr>
  </w:style>
  <w:style w:type="paragraph" w:customStyle="1" w:styleId="Teksttreci20">
    <w:name w:val="Tekst treści (2)"/>
    <w:basedOn w:val="Normalny"/>
    <w:link w:val="Teksttreci2"/>
    <w:rsid w:val="00F40FA4"/>
    <w:pPr>
      <w:widowControl w:val="0"/>
      <w:shd w:val="clear" w:color="auto" w:fill="FFFFFF"/>
      <w:spacing w:before="480" w:after="480" w:line="0" w:lineRule="atLeast"/>
      <w:ind w:hanging="380"/>
    </w:pPr>
    <w:rPr>
      <w:rFonts w:ascii="Times New Roman" w:eastAsia="Times New Roman" w:hAnsi="Times New Roman"/>
      <w:sz w:val="19"/>
      <w:szCs w:val="19"/>
      <w:lang w:val="x-none" w:eastAsia="x-none"/>
    </w:rPr>
  </w:style>
  <w:style w:type="paragraph" w:customStyle="1" w:styleId="Nagwek21">
    <w:name w:val="Nagłówek #2"/>
    <w:basedOn w:val="Normalny"/>
    <w:link w:val="Nagwek20"/>
    <w:rsid w:val="00F40FA4"/>
    <w:pPr>
      <w:widowControl w:val="0"/>
      <w:shd w:val="clear" w:color="auto" w:fill="FFFFFF"/>
      <w:spacing w:after="0" w:line="0" w:lineRule="atLeast"/>
      <w:outlineLvl w:val="1"/>
    </w:pPr>
    <w:rPr>
      <w:rFonts w:ascii="Times New Roman" w:eastAsia="Times New Roman" w:hAnsi="Times New Roman"/>
      <w:b/>
      <w:bCs/>
      <w:sz w:val="20"/>
      <w:szCs w:val="20"/>
      <w:lang w:val="x-none" w:eastAsia="x-none"/>
    </w:rPr>
  </w:style>
  <w:style w:type="paragraph" w:styleId="Akapitzlist">
    <w:name w:val="List Paragraph"/>
    <w:basedOn w:val="Normalny"/>
    <w:uiPriority w:val="34"/>
    <w:qFormat/>
    <w:rsid w:val="009C7846"/>
    <w:pPr>
      <w:spacing w:after="160" w:line="259" w:lineRule="auto"/>
      <w:ind w:left="720"/>
      <w:contextualSpacing/>
    </w:pPr>
  </w:style>
  <w:style w:type="character" w:customStyle="1" w:styleId="Nagwek3Znak">
    <w:name w:val="Nagłówek 3 Znak"/>
    <w:link w:val="Nagwek3"/>
    <w:uiPriority w:val="9"/>
    <w:rsid w:val="009E4B17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2Znak">
    <w:name w:val="Nagłówek 2 Znak"/>
    <w:link w:val="Nagwek2"/>
    <w:uiPriority w:val="9"/>
    <w:semiHidden/>
    <w:rsid w:val="006475CD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Stopka0">
    <w:name w:val="Stopka_"/>
    <w:link w:val="Stopka1"/>
    <w:locked/>
    <w:rsid w:val="00416951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Stopka1">
    <w:name w:val="Stopka1"/>
    <w:basedOn w:val="Normalny"/>
    <w:link w:val="Stopka0"/>
    <w:rsid w:val="00416951"/>
    <w:pPr>
      <w:widowControl w:val="0"/>
      <w:shd w:val="clear" w:color="auto" w:fill="FFFFFF"/>
      <w:spacing w:after="0" w:line="206" w:lineRule="exact"/>
      <w:jc w:val="both"/>
    </w:pPr>
    <w:rPr>
      <w:rFonts w:ascii="Times New Roman" w:eastAsia="Times New Roman" w:hAnsi="Times New Roman"/>
      <w:sz w:val="17"/>
      <w:szCs w:val="17"/>
      <w:lang w:val="x-none" w:eastAsia="x-none"/>
    </w:rPr>
  </w:style>
  <w:style w:type="character" w:customStyle="1" w:styleId="Nagwek30">
    <w:name w:val="Nagłówek #3_"/>
    <w:link w:val="Nagwek31"/>
    <w:locked/>
    <w:rsid w:val="0041695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16951"/>
    <w:pPr>
      <w:widowControl w:val="0"/>
      <w:shd w:val="clear" w:color="auto" w:fill="FFFFFF"/>
      <w:spacing w:before="120" w:after="120" w:line="0" w:lineRule="atLeast"/>
      <w:jc w:val="center"/>
      <w:outlineLvl w:val="2"/>
    </w:pPr>
    <w:rPr>
      <w:rFonts w:ascii="Times New Roman" w:eastAsia="Times New Roman" w:hAnsi="Times New Roman"/>
      <w:sz w:val="18"/>
      <w:szCs w:val="18"/>
      <w:lang w:val="x-none" w:eastAsia="x-none"/>
    </w:rPr>
  </w:style>
  <w:style w:type="character" w:customStyle="1" w:styleId="Teksttreci12">
    <w:name w:val="Tekst treści (12)_"/>
    <w:link w:val="Teksttreci120"/>
    <w:locked/>
    <w:rsid w:val="00416951"/>
    <w:rPr>
      <w:rFonts w:ascii="Times New Roman" w:eastAsia="Times New Roman" w:hAnsi="Times New Roman"/>
      <w:b/>
      <w:bCs/>
      <w:sz w:val="17"/>
      <w:szCs w:val="17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416951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/>
      <w:b/>
      <w:bCs/>
      <w:sz w:val="17"/>
      <w:szCs w:val="17"/>
      <w:lang w:val="x-none" w:eastAsia="x-none"/>
    </w:rPr>
  </w:style>
  <w:style w:type="character" w:customStyle="1" w:styleId="Nagwek42">
    <w:name w:val="Nagłówek #4 (2)_"/>
    <w:link w:val="Nagwek420"/>
    <w:locked/>
    <w:rsid w:val="00416951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Nagwek420">
    <w:name w:val="Nagłówek #4 (2)"/>
    <w:basedOn w:val="Normalny"/>
    <w:link w:val="Nagwek42"/>
    <w:rsid w:val="00416951"/>
    <w:pPr>
      <w:widowControl w:val="0"/>
      <w:shd w:val="clear" w:color="auto" w:fill="FFFFFF"/>
      <w:spacing w:after="0" w:line="0" w:lineRule="atLeast"/>
      <w:outlineLvl w:val="3"/>
    </w:pPr>
    <w:rPr>
      <w:rFonts w:ascii="Times New Roman" w:eastAsia="Times New Roman" w:hAnsi="Times New Roman"/>
      <w:b/>
      <w:bCs/>
      <w:sz w:val="20"/>
      <w:szCs w:val="20"/>
      <w:lang w:val="x-none" w:eastAsia="x-none"/>
    </w:rPr>
  </w:style>
  <w:style w:type="character" w:customStyle="1" w:styleId="Teksttreci14">
    <w:name w:val="Tekst treści (14)_"/>
    <w:link w:val="Teksttreci140"/>
    <w:locked/>
    <w:rsid w:val="00416951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Teksttreci140">
    <w:name w:val="Tekst treści (14)"/>
    <w:basedOn w:val="Normalny"/>
    <w:link w:val="Teksttreci14"/>
    <w:rsid w:val="00416951"/>
    <w:pPr>
      <w:widowControl w:val="0"/>
      <w:shd w:val="clear" w:color="auto" w:fill="FFFFFF"/>
      <w:spacing w:after="0" w:line="0" w:lineRule="atLeast"/>
      <w:ind w:hanging="400"/>
    </w:pPr>
    <w:rPr>
      <w:rFonts w:ascii="Times New Roman" w:eastAsia="Times New Roman" w:hAnsi="Times New Roman"/>
      <w:sz w:val="17"/>
      <w:szCs w:val="17"/>
      <w:lang w:val="x-none" w:eastAsia="x-none"/>
    </w:rPr>
  </w:style>
  <w:style w:type="character" w:customStyle="1" w:styleId="Nagwek4">
    <w:name w:val="Nagłówek #4_"/>
    <w:link w:val="Nagwek40"/>
    <w:locked/>
    <w:rsid w:val="00416951"/>
    <w:rPr>
      <w:rFonts w:ascii="Times New Roman" w:eastAsia="Times New Roman" w:hAnsi="Times New Roman"/>
      <w:b/>
      <w:bCs/>
      <w:sz w:val="16"/>
      <w:szCs w:val="16"/>
      <w:shd w:val="clear" w:color="auto" w:fill="FFFFFF"/>
    </w:rPr>
  </w:style>
  <w:style w:type="paragraph" w:customStyle="1" w:styleId="Nagwek40">
    <w:name w:val="Nagłówek #4"/>
    <w:basedOn w:val="Normalny"/>
    <w:link w:val="Nagwek4"/>
    <w:rsid w:val="00416951"/>
    <w:pPr>
      <w:widowControl w:val="0"/>
      <w:shd w:val="clear" w:color="auto" w:fill="FFFFFF"/>
      <w:spacing w:before="120" w:after="240" w:line="0" w:lineRule="atLeast"/>
      <w:jc w:val="center"/>
      <w:outlineLvl w:val="3"/>
    </w:pPr>
    <w:rPr>
      <w:rFonts w:ascii="Times New Roman" w:eastAsia="Times New Roman" w:hAnsi="Times New Roman"/>
      <w:b/>
      <w:bCs/>
      <w:sz w:val="16"/>
      <w:szCs w:val="16"/>
      <w:lang w:val="x-none" w:eastAsia="x-none"/>
    </w:rPr>
  </w:style>
  <w:style w:type="character" w:customStyle="1" w:styleId="Teksttreci28">
    <w:name w:val="Tekst treści (2) + 8"/>
    <w:aliases w:val="5 pt"/>
    <w:rsid w:val="00416951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styleId="Pogrubienie">
    <w:name w:val="Strong"/>
    <w:aliases w:val="Tekst treści (2) + 9 pt"/>
    <w:uiPriority w:val="22"/>
    <w:qFormat/>
    <w:rsid w:val="00416951"/>
    <w:rPr>
      <w:rFonts w:ascii="Times New Roman" w:eastAsia="Times New Roman" w:hAnsi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styleId="Tekstzastpczy">
    <w:name w:val="Placeholder Text"/>
    <w:basedOn w:val="Domylnaczcionkaakapitu"/>
    <w:uiPriority w:val="99"/>
    <w:semiHidden/>
    <w:rsid w:val="00653E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4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4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6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9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4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4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3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0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47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2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98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373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970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0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9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9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0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9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5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9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8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0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5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1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4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7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5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8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78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2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9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2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3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3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8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56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997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08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46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63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8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73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od@dbajodane.p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VIII%20kadencja%20RM%202018%20-%202023\2020\XV%20sesja%20RM%20-%2030%20stycznia%202020\Projekty%20uchwa&#322;\za&#322;&#261;cznik%20nr%201%20-%20DEKLARACJA%20dot.%20op&#322;aty%20za%20gosp.%20odpadami%20komunal.%20-%20ZAMIESZKA&#321;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EB9938743324927AF7925674349FEF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96BA7F-97A2-4F03-B710-52300E66C3AB}"/>
      </w:docPartPr>
      <w:docPartBody>
        <w:p w:rsidR="008657FD" w:rsidRDefault="00754B01" w:rsidP="00754B01">
          <w:pPr>
            <w:pStyle w:val="3EB9938743324927AF7925674349FEFE1"/>
          </w:pPr>
          <w:r w:rsidRPr="00BB1F01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B01"/>
    <w:rsid w:val="0007723B"/>
    <w:rsid w:val="001120A6"/>
    <w:rsid w:val="00165DCC"/>
    <w:rsid w:val="00182981"/>
    <w:rsid w:val="00223E9A"/>
    <w:rsid w:val="002D2DC6"/>
    <w:rsid w:val="003910FE"/>
    <w:rsid w:val="003C7328"/>
    <w:rsid w:val="005075C0"/>
    <w:rsid w:val="005764EF"/>
    <w:rsid w:val="00754B01"/>
    <w:rsid w:val="007E14B8"/>
    <w:rsid w:val="008657FD"/>
    <w:rsid w:val="00865C2E"/>
    <w:rsid w:val="008F0342"/>
    <w:rsid w:val="009C0456"/>
    <w:rsid w:val="00AD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54B01"/>
    <w:rPr>
      <w:color w:val="808080"/>
    </w:rPr>
  </w:style>
  <w:style w:type="paragraph" w:customStyle="1" w:styleId="3EB9938743324927AF7925674349FEFE1">
    <w:name w:val="3EB9938743324927AF7925674349FEFE1"/>
    <w:rsid w:val="00754B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485441-691E-4FDC-BEE9-F6AEECF63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załącznik nr 1 - DEKLARACJA dot. opłaty za gosp. odpadami komunal. - ZAMIESZKAŁE</Template>
  <TotalTime>404</TotalTime>
  <Pages>3</Pages>
  <Words>1538</Words>
  <Characters>9232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Gręboszów</Company>
  <LinksUpToDate>false</LinksUpToDate>
  <CharactersWithSpaces>10749</CharactersWithSpaces>
  <SharedDoc>false</SharedDoc>
  <HLinks>
    <vt:vector size="6" baseType="variant">
      <vt:variant>
        <vt:i4>852004</vt:i4>
      </vt:variant>
      <vt:variant>
        <vt:i4>9</vt:i4>
      </vt:variant>
      <vt:variant>
        <vt:i4>0</vt:i4>
      </vt:variant>
      <vt:variant>
        <vt:i4>5</vt:i4>
      </vt:variant>
      <vt:variant>
        <vt:lpwstr>mailto:wmajewski@czarnabialostocka.pl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</dc:creator>
  <cp:keywords/>
  <cp:lastModifiedBy>Magdalena Januszkiewicz</cp:lastModifiedBy>
  <cp:revision>75</cp:revision>
  <cp:lastPrinted>2023-09-22T12:50:00Z</cp:lastPrinted>
  <dcterms:created xsi:type="dcterms:W3CDTF">2020-06-25T07:22:00Z</dcterms:created>
  <dcterms:modified xsi:type="dcterms:W3CDTF">2025-01-03T12:02:00Z</dcterms:modified>
</cp:coreProperties>
</file>